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518E6" w14:textId="2C7A7FC8" w:rsidR="00BE5077" w:rsidRPr="002056CD" w:rsidRDefault="00CD6897" w:rsidP="00BE5077">
      <w:pPr>
        <w:spacing w:line="240" w:lineRule="auto"/>
        <w:jc w:val="right"/>
        <w:rPr>
          <w:rFonts w:ascii="Corbel" w:hAnsi="Corbel"/>
          <w:bCs/>
          <w:i/>
        </w:rPr>
      </w:pPr>
      <w:r w:rsidRPr="002056CD">
        <w:rPr>
          <w:rFonts w:ascii="Corbel" w:hAnsi="Corbel"/>
          <w:b/>
          <w:bCs/>
        </w:rPr>
        <w:tab/>
      </w:r>
      <w:r w:rsidRPr="002056CD">
        <w:rPr>
          <w:rFonts w:ascii="Corbel" w:hAnsi="Corbel"/>
          <w:b/>
          <w:bCs/>
        </w:rPr>
        <w:tab/>
      </w:r>
      <w:r w:rsidRPr="002056CD">
        <w:rPr>
          <w:rFonts w:ascii="Corbel" w:hAnsi="Corbel"/>
          <w:b/>
          <w:bCs/>
        </w:rPr>
        <w:tab/>
      </w:r>
      <w:r w:rsidRPr="002056CD">
        <w:rPr>
          <w:rFonts w:ascii="Corbel" w:hAnsi="Corbel"/>
          <w:b/>
          <w:bCs/>
        </w:rPr>
        <w:tab/>
      </w:r>
      <w:r w:rsidRPr="002056CD">
        <w:rPr>
          <w:rFonts w:ascii="Corbel" w:hAnsi="Corbel"/>
          <w:b/>
          <w:bCs/>
        </w:rPr>
        <w:tab/>
      </w:r>
      <w:r w:rsidRPr="002056CD">
        <w:rPr>
          <w:rFonts w:ascii="Corbel" w:hAnsi="Corbel"/>
          <w:b/>
          <w:bCs/>
        </w:rPr>
        <w:tab/>
      </w:r>
      <w:r w:rsidR="00BE5077" w:rsidRPr="002056CD">
        <w:rPr>
          <w:rFonts w:ascii="Corbel" w:hAnsi="Corbel"/>
          <w:bCs/>
          <w:i/>
        </w:rPr>
        <w:t xml:space="preserve">Załącznik nr 1.5 do Zarządzenia Rektora UR nr </w:t>
      </w:r>
      <w:r w:rsidR="00A26DCE" w:rsidRPr="002056CD">
        <w:rPr>
          <w:rFonts w:ascii="Corbel" w:hAnsi="Corbel"/>
          <w:bCs/>
          <w:i/>
        </w:rPr>
        <w:t>61</w:t>
      </w:r>
      <w:r w:rsidR="00BE5077" w:rsidRPr="002056CD">
        <w:rPr>
          <w:rFonts w:ascii="Corbel" w:hAnsi="Corbel"/>
          <w:bCs/>
          <w:i/>
        </w:rPr>
        <w:t>/202</w:t>
      </w:r>
      <w:r w:rsidR="00A26DCE" w:rsidRPr="002056CD">
        <w:rPr>
          <w:rFonts w:ascii="Corbel" w:hAnsi="Corbel"/>
          <w:bCs/>
          <w:i/>
        </w:rPr>
        <w:t>5</w:t>
      </w:r>
    </w:p>
    <w:p w14:paraId="7EF91B5F" w14:textId="77777777" w:rsidR="00BE5077" w:rsidRPr="002056CD" w:rsidRDefault="00BE5077" w:rsidP="00BE50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056CD">
        <w:rPr>
          <w:rFonts w:ascii="Corbel" w:hAnsi="Corbel"/>
          <w:b/>
          <w:smallCaps/>
          <w:sz w:val="24"/>
          <w:szCs w:val="24"/>
        </w:rPr>
        <w:t>SYLABUS</w:t>
      </w:r>
    </w:p>
    <w:p w14:paraId="359C1A53" w14:textId="024B6312" w:rsidR="00BE5077" w:rsidRPr="002056CD" w:rsidRDefault="00BE5077" w:rsidP="00BE50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2056CD">
        <w:rPr>
          <w:rFonts w:ascii="Corbel" w:hAnsi="Corbel"/>
          <w:b/>
          <w:smallCaps/>
          <w:sz w:val="24"/>
          <w:szCs w:val="24"/>
        </w:rPr>
        <w:t>dotyczy cyklu kształcenia 202</w:t>
      </w:r>
      <w:r w:rsidR="00A26DCE" w:rsidRPr="002056CD">
        <w:rPr>
          <w:rFonts w:ascii="Corbel" w:hAnsi="Corbel"/>
          <w:b/>
          <w:smallCaps/>
          <w:sz w:val="24"/>
          <w:szCs w:val="24"/>
        </w:rPr>
        <w:t>5</w:t>
      </w:r>
      <w:r w:rsidRPr="002056CD">
        <w:rPr>
          <w:rFonts w:ascii="Corbel" w:hAnsi="Corbel"/>
          <w:b/>
          <w:smallCaps/>
          <w:sz w:val="24"/>
          <w:szCs w:val="24"/>
        </w:rPr>
        <w:t>-20</w:t>
      </w:r>
      <w:r w:rsidR="00A26DCE" w:rsidRPr="002056CD">
        <w:rPr>
          <w:rFonts w:ascii="Corbel" w:hAnsi="Corbel"/>
          <w:b/>
          <w:smallCaps/>
          <w:sz w:val="24"/>
          <w:szCs w:val="24"/>
        </w:rPr>
        <w:t>30</w:t>
      </w:r>
    </w:p>
    <w:p w14:paraId="40AAC415" w14:textId="77777777" w:rsidR="00BE5077" w:rsidRPr="002056CD" w:rsidRDefault="00BE5077" w:rsidP="00BE5077">
      <w:pPr>
        <w:spacing w:after="0" w:line="240" w:lineRule="exact"/>
        <w:ind w:left="4944" w:firstLine="709"/>
        <w:jc w:val="both"/>
        <w:rPr>
          <w:rFonts w:ascii="Corbel" w:hAnsi="Corbel"/>
          <w:sz w:val="20"/>
          <w:szCs w:val="20"/>
        </w:rPr>
      </w:pPr>
      <w:r w:rsidRPr="002056CD">
        <w:rPr>
          <w:rFonts w:ascii="Corbel" w:hAnsi="Corbel"/>
          <w:i/>
          <w:sz w:val="20"/>
          <w:szCs w:val="20"/>
        </w:rPr>
        <w:t>(skrajne daty</w:t>
      </w:r>
      <w:r w:rsidRPr="002056CD">
        <w:rPr>
          <w:rFonts w:ascii="Corbel" w:hAnsi="Corbel"/>
          <w:sz w:val="20"/>
          <w:szCs w:val="20"/>
        </w:rPr>
        <w:t>)</w:t>
      </w:r>
    </w:p>
    <w:p w14:paraId="3AED2D89" w14:textId="6026AF76" w:rsidR="00BE5077" w:rsidRPr="002056CD" w:rsidRDefault="00BE5077" w:rsidP="00BE507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2056CD">
        <w:rPr>
          <w:rFonts w:ascii="Corbel" w:hAnsi="Corbel"/>
          <w:sz w:val="20"/>
          <w:szCs w:val="20"/>
        </w:rPr>
        <w:t>Rok akademicki 202</w:t>
      </w:r>
      <w:r w:rsidR="00A26DCE" w:rsidRPr="002056CD">
        <w:rPr>
          <w:rFonts w:ascii="Corbel" w:hAnsi="Corbel"/>
          <w:sz w:val="20"/>
          <w:szCs w:val="20"/>
        </w:rPr>
        <w:t>6</w:t>
      </w:r>
      <w:r w:rsidRPr="002056CD">
        <w:rPr>
          <w:rFonts w:ascii="Corbel" w:hAnsi="Corbel"/>
          <w:sz w:val="20"/>
          <w:szCs w:val="20"/>
        </w:rPr>
        <w:t>/202</w:t>
      </w:r>
      <w:r w:rsidR="00A26DCE" w:rsidRPr="002056CD">
        <w:rPr>
          <w:rFonts w:ascii="Corbel" w:hAnsi="Corbel"/>
          <w:sz w:val="20"/>
          <w:szCs w:val="20"/>
        </w:rPr>
        <w:t>7</w:t>
      </w:r>
    </w:p>
    <w:p w14:paraId="37F8B6CA" w14:textId="77777777" w:rsidR="00BE5077" w:rsidRPr="002056CD" w:rsidRDefault="00BE5077" w:rsidP="00BE5077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p w14:paraId="2FC4ECBA" w14:textId="77777777" w:rsidR="0085747A" w:rsidRPr="002056CD" w:rsidRDefault="0085747A" w:rsidP="00154950">
      <w:pPr>
        <w:pStyle w:val="Punktygwne"/>
        <w:numPr>
          <w:ilvl w:val="0"/>
          <w:numId w:val="4"/>
        </w:numPr>
        <w:spacing w:before="0" w:after="0"/>
        <w:rPr>
          <w:rFonts w:ascii="Corbel" w:hAnsi="Corbel"/>
          <w:szCs w:val="24"/>
        </w:rPr>
      </w:pPr>
      <w:r w:rsidRPr="002056CD">
        <w:rPr>
          <w:rFonts w:ascii="Corbel" w:hAnsi="Corbel"/>
          <w:szCs w:val="24"/>
        </w:rPr>
        <w:t xml:space="preserve">Podstawowe </w:t>
      </w:r>
      <w:r w:rsidR="00445970" w:rsidRPr="002056CD">
        <w:rPr>
          <w:rFonts w:ascii="Corbel" w:hAnsi="Corbel"/>
          <w:szCs w:val="24"/>
        </w:rPr>
        <w:t>informacje o przedmiocie</w:t>
      </w:r>
    </w:p>
    <w:p w14:paraId="30BA55F1" w14:textId="77777777" w:rsidR="00154950" w:rsidRPr="002056CD" w:rsidRDefault="00154950" w:rsidP="00154950">
      <w:pPr>
        <w:pStyle w:val="Punktygwne"/>
        <w:spacing w:before="0" w:after="0"/>
        <w:ind w:left="720"/>
        <w:rPr>
          <w:rFonts w:ascii="Corbel" w:hAnsi="Corbel"/>
          <w:color w:val="0070C0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2056CD" w14:paraId="3DE2F990" w14:textId="77777777" w:rsidTr="00B819C8">
        <w:tc>
          <w:tcPr>
            <w:tcW w:w="2694" w:type="dxa"/>
            <w:vAlign w:val="center"/>
          </w:tcPr>
          <w:p w14:paraId="777FC521" w14:textId="77777777" w:rsidR="0085747A" w:rsidRPr="002056C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2056CD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BBA873C" w14:textId="77777777" w:rsidR="0085747A" w:rsidRPr="002056CD" w:rsidRDefault="00C7088C" w:rsidP="005457AA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sz w:val="22"/>
              </w:rPr>
            </w:pPr>
            <w:r w:rsidRPr="002056CD">
              <w:rPr>
                <w:rFonts w:ascii="Corbel" w:hAnsi="Corbel"/>
                <w:color w:val="auto"/>
                <w:sz w:val="22"/>
              </w:rPr>
              <w:t>Etyka</w:t>
            </w:r>
          </w:p>
        </w:tc>
      </w:tr>
      <w:tr w:rsidR="0085747A" w:rsidRPr="002056CD" w14:paraId="1C8248B9" w14:textId="77777777" w:rsidTr="00B819C8">
        <w:tc>
          <w:tcPr>
            <w:tcW w:w="2694" w:type="dxa"/>
            <w:vAlign w:val="center"/>
          </w:tcPr>
          <w:p w14:paraId="478CF163" w14:textId="77777777" w:rsidR="0085747A" w:rsidRPr="002056C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2056CD">
              <w:rPr>
                <w:rFonts w:ascii="Corbel" w:hAnsi="Corbel"/>
                <w:sz w:val="22"/>
                <w:szCs w:val="22"/>
              </w:rPr>
              <w:t>Kod przedmiotu</w:t>
            </w:r>
            <w:r w:rsidR="0085747A" w:rsidRPr="002056CD">
              <w:rPr>
                <w:rFonts w:ascii="Corbel" w:hAnsi="Corbel"/>
                <w:sz w:val="22"/>
                <w:szCs w:val="22"/>
              </w:rPr>
              <w:t>*</w:t>
            </w:r>
          </w:p>
        </w:tc>
        <w:tc>
          <w:tcPr>
            <w:tcW w:w="7087" w:type="dxa"/>
            <w:vAlign w:val="center"/>
          </w:tcPr>
          <w:p w14:paraId="05154846" w14:textId="77777777" w:rsidR="0085747A" w:rsidRPr="002056CD" w:rsidRDefault="0085747A" w:rsidP="005457AA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2"/>
              </w:rPr>
            </w:pPr>
          </w:p>
        </w:tc>
      </w:tr>
      <w:tr w:rsidR="0085747A" w:rsidRPr="002056CD" w14:paraId="19028C56" w14:textId="77777777" w:rsidTr="00B819C8">
        <w:tc>
          <w:tcPr>
            <w:tcW w:w="2694" w:type="dxa"/>
            <w:vAlign w:val="center"/>
          </w:tcPr>
          <w:p w14:paraId="4D2CA9E3" w14:textId="77777777" w:rsidR="0085747A" w:rsidRPr="002056CD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2"/>
                <w:szCs w:val="22"/>
              </w:rPr>
            </w:pPr>
            <w:r w:rsidRPr="002056CD">
              <w:rPr>
                <w:rFonts w:ascii="Corbel" w:hAnsi="Corbel"/>
                <w:sz w:val="22"/>
                <w:szCs w:val="22"/>
              </w:rPr>
              <w:t>nazwa</w:t>
            </w:r>
            <w:r w:rsidR="00C05F44" w:rsidRPr="002056CD">
              <w:rPr>
                <w:rFonts w:ascii="Corbel" w:hAnsi="Corbel"/>
                <w:sz w:val="22"/>
                <w:szCs w:val="22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57E4AA6" w14:textId="75A9007A" w:rsidR="0085747A" w:rsidRPr="002056CD" w:rsidRDefault="00A26DCE" w:rsidP="005457AA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sz w:val="24"/>
                <w:szCs w:val="24"/>
              </w:rPr>
            </w:pPr>
            <w:r w:rsidRPr="002056CD"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85747A" w:rsidRPr="002056CD" w14:paraId="13D0158B" w14:textId="77777777" w:rsidTr="00B819C8">
        <w:tc>
          <w:tcPr>
            <w:tcW w:w="2694" w:type="dxa"/>
            <w:vAlign w:val="center"/>
          </w:tcPr>
          <w:p w14:paraId="11CE8467" w14:textId="77777777" w:rsidR="0085747A" w:rsidRPr="002056C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2056CD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ABA2FFF" w14:textId="295847BE" w:rsidR="0085747A" w:rsidRPr="002056CD" w:rsidRDefault="00A26DCE" w:rsidP="00C7088C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2"/>
              </w:rPr>
            </w:pPr>
            <w:r w:rsidRPr="002056CD">
              <w:rPr>
                <w:rFonts w:ascii="Corbel" w:hAnsi="Corbel"/>
                <w:b w:val="0"/>
                <w:sz w:val="22"/>
              </w:rPr>
              <w:t>Katedra</w:t>
            </w:r>
            <w:r w:rsidR="005C36AE" w:rsidRPr="002056CD">
              <w:rPr>
                <w:rFonts w:ascii="Corbel" w:hAnsi="Corbel"/>
                <w:b w:val="0"/>
                <w:sz w:val="22"/>
              </w:rPr>
              <w:t xml:space="preserve"> Prawa Rzymskiego</w:t>
            </w:r>
          </w:p>
        </w:tc>
      </w:tr>
      <w:tr w:rsidR="0085747A" w:rsidRPr="002056CD" w14:paraId="6510F744" w14:textId="77777777" w:rsidTr="00B819C8">
        <w:tc>
          <w:tcPr>
            <w:tcW w:w="2694" w:type="dxa"/>
            <w:vAlign w:val="center"/>
          </w:tcPr>
          <w:p w14:paraId="30D7290C" w14:textId="77777777" w:rsidR="0085747A" w:rsidRPr="002056C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2056CD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94E8A00" w14:textId="77777777" w:rsidR="0085747A" w:rsidRPr="002056CD" w:rsidRDefault="00B67FDD" w:rsidP="005457AA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2"/>
              </w:rPr>
            </w:pPr>
            <w:r w:rsidRPr="002056CD">
              <w:rPr>
                <w:rFonts w:ascii="Corbel" w:hAnsi="Corbel"/>
                <w:b w:val="0"/>
                <w:sz w:val="22"/>
              </w:rPr>
              <w:t>P</w:t>
            </w:r>
            <w:r w:rsidR="002E7BA4" w:rsidRPr="002056CD">
              <w:rPr>
                <w:rFonts w:ascii="Corbel" w:hAnsi="Corbel"/>
                <w:b w:val="0"/>
                <w:sz w:val="22"/>
              </w:rPr>
              <w:t>rawo</w:t>
            </w:r>
          </w:p>
        </w:tc>
      </w:tr>
      <w:tr w:rsidR="0085747A" w:rsidRPr="002056CD" w14:paraId="7148026E" w14:textId="77777777" w:rsidTr="00B819C8">
        <w:tc>
          <w:tcPr>
            <w:tcW w:w="2694" w:type="dxa"/>
            <w:vAlign w:val="center"/>
          </w:tcPr>
          <w:p w14:paraId="56EAE0AA" w14:textId="77777777" w:rsidR="0085747A" w:rsidRPr="002056CD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2056CD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BB9C85B" w14:textId="77777777" w:rsidR="0085747A" w:rsidRPr="002056CD" w:rsidRDefault="002E7BA4" w:rsidP="005457AA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2"/>
              </w:rPr>
            </w:pPr>
            <w:r w:rsidRPr="002056CD">
              <w:rPr>
                <w:rFonts w:ascii="Corbel" w:hAnsi="Corbel"/>
                <w:b w:val="0"/>
                <w:color w:val="auto"/>
                <w:sz w:val="22"/>
              </w:rPr>
              <w:t>Jednolite Magisterskie</w:t>
            </w:r>
          </w:p>
        </w:tc>
      </w:tr>
      <w:tr w:rsidR="0085747A" w:rsidRPr="002056CD" w14:paraId="2DE146A3" w14:textId="77777777" w:rsidTr="00B819C8">
        <w:tc>
          <w:tcPr>
            <w:tcW w:w="2694" w:type="dxa"/>
            <w:vAlign w:val="center"/>
          </w:tcPr>
          <w:p w14:paraId="729218B7" w14:textId="77777777" w:rsidR="0085747A" w:rsidRPr="002056C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2056CD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14:paraId="69CB0DE7" w14:textId="77777777" w:rsidR="0085747A" w:rsidRPr="002056CD" w:rsidRDefault="002E7BA4" w:rsidP="005457AA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2"/>
              </w:rPr>
            </w:pPr>
            <w:r w:rsidRPr="002056CD">
              <w:rPr>
                <w:rFonts w:ascii="Corbel" w:hAnsi="Corbel"/>
                <w:b w:val="0"/>
                <w:color w:val="auto"/>
                <w:sz w:val="22"/>
              </w:rPr>
              <w:t>Ogólnoakademicki</w:t>
            </w:r>
          </w:p>
        </w:tc>
      </w:tr>
      <w:tr w:rsidR="0085747A" w:rsidRPr="002056CD" w14:paraId="349C3A99" w14:textId="77777777" w:rsidTr="00B819C8">
        <w:tc>
          <w:tcPr>
            <w:tcW w:w="2694" w:type="dxa"/>
            <w:vAlign w:val="center"/>
          </w:tcPr>
          <w:p w14:paraId="365FAE63" w14:textId="77777777" w:rsidR="0085747A" w:rsidRPr="002056C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2056CD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FB1D745" w14:textId="406137D6" w:rsidR="0085747A" w:rsidRPr="002056CD" w:rsidRDefault="002056CD" w:rsidP="005457AA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Nies</w:t>
            </w:r>
            <w:r w:rsidR="00C7088C" w:rsidRPr="002056CD">
              <w:rPr>
                <w:rFonts w:ascii="Corbel" w:hAnsi="Corbel"/>
                <w:b w:val="0"/>
                <w:color w:val="auto"/>
                <w:sz w:val="22"/>
              </w:rPr>
              <w:t>tacjonarne</w:t>
            </w:r>
          </w:p>
        </w:tc>
      </w:tr>
      <w:tr w:rsidR="0085747A" w:rsidRPr="002056CD" w14:paraId="6EE3984A" w14:textId="77777777" w:rsidTr="00B819C8">
        <w:tc>
          <w:tcPr>
            <w:tcW w:w="2694" w:type="dxa"/>
            <w:vAlign w:val="center"/>
          </w:tcPr>
          <w:p w14:paraId="6880D2D3" w14:textId="77777777" w:rsidR="0085747A" w:rsidRPr="002056C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2056CD">
              <w:rPr>
                <w:rFonts w:ascii="Corbel" w:hAnsi="Corbel"/>
                <w:sz w:val="22"/>
                <w:szCs w:val="22"/>
              </w:rPr>
              <w:t>Rok i semestr</w:t>
            </w:r>
            <w:r w:rsidR="0030395F" w:rsidRPr="002056CD">
              <w:rPr>
                <w:rFonts w:ascii="Corbel" w:hAnsi="Corbel"/>
                <w:sz w:val="22"/>
                <w:szCs w:val="22"/>
              </w:rPr>
              <w:t>/y</w:t>
            </w:r>
            <w:r w:rsidRPr="002056CD">
              <w:rPr>
                <w:rFonts w:ascii="Corbel" w:hAnsi="Corbel"/>
                <w:sz w:val="22"/>
                <w:szCs w:val="22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124E14A" w14:textId="77777777" w:rsidR="0085747A" w:rsidRPr="002056CD" w:rsidRDefault="00C7088C" w:rsidP="005457AA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2"/>
              </w:rPr>
            </w:pPr>
            <w:r w:rsidRPr="002056CD">
              <w:rPr>
                <w:rFonts w:ascii="Corbel" w:hAnsi="Corbel"/>
                <w:b w:val="0"/>
                <w:color w:val="auto"/>
                <w:sz w:val="22"/>
              </w:rPr>
              <w:t xml:space="preserve">Rok </w:t>
            </w:r>
            <w:r w:rsidR="00F17B87" w:rsidRPr="002056CD">
              <w:rPr>
                <w:rFonts w:ascii="Corbel" w:hAnsi="Corbel"/>
                <w:b w:val="0"/>
                <w:color w:val="auto"/>
                <w:sz w:val="22"/>
              </w:rPr>
              <w:t>I</w:t>
            </w:r>
            <w:r w:rsidRPr="002056CD">
              <w:rPr>
                <w:rFonts w:ascii="Corbel" w:hAnsi="Corbel"/>
                <w:b w:val="0"/>
                <w:color w:val="auto"/>
                <w:sz w:val="22"/>
              </w:rPr>
              <w:t xml:space="preserve">I, semestr </w:t>
            </w:r>
            <w:r w:rsidR="00B6020C" w:rsidRPr="002056CD">
              <w:rPr>
                <w:rFonts w:ascii="Corbel" w:hAnsi="Corbel"/>
                <w:b w:val="0"/>
                <w:color w:val="auto"/>
                <w:sz w:val="22"/>
              </w:rPr>
              <w:t>II</w:t>
            </w:r>
            <w:r w:rsidR="00F17B87" w:rsidRPr="002056CD">
              <w:rPr>
                <w:rFonts w:ascii="Corbel" w:hAnsi="Corbel"/>
                <w:b w:val="0"/>
                <w:color w:val="auto"/>
                <w:sz w:val="22"/>
              </w:rPr>
              <w:t>I</w:t>
            </w:r>
          </w:p>
        </w:tc>
      </w:tr>
      <w:tr w:rsidR="0085747A" w:rsidRPr="002056CD" w14:paraId="0C918E3A" w14:textId="77777777" w:rsidTr="00B819C8">
        <w:tc>
          <w:tcPr>
            <w:tcW w:w="2694" w:type="dxa"/>
            <w:vAlign w:val="center"/>
          </w:tcPr>
          <w:p w14:paraId="2C5648DE" w14:textId="77777777" w:rsidR="0085747A" w:rsidRPr="002056C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2056CD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5363B67" w14:textId="77777777" w:rsidR="0085747A" w:rsidRPr="002056CD" w:rsidRDefault="00C7088C" w:rsidP="005457AA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2"/>
              </w:rPr>
            </w:pPr>
            <w:r w:rsidRPr="002056CD">
              <w:rPr>
                <w:rFonts w:ascii="Corbel" w:hAnsi="Corbel"/>
                <w:b w:val="0"/>
                <w:color w:val="auto"/>
                <w:sz w:val="22"/>
              </w:rPr>
              <w:t>fakultatywny</w:t>
            </w:r>
          </w:p>
        </w:tc>
      </w:tr>
      <w:tr w:rsidR="00923D7D" w:rsidRPr="002056CD" w14:paraId="2923A324" w14:textId="77777777" w:rsidTr="00B819C8">
        <w:tc>
          <w:tcPr>
            <w:tcW w:w="2694" w:type="dxa"/>
            <w:vAlign w:val="center"/>
          </w:tcPr>
          <w:p w14:paraId="4709F633" w14:textId="77777777" w:rsidR="00923D7D" w:rsidRPr="002056CD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2056CD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36E608" w14:textId="77777777" w:rsidR="00923D7D" w:rsidRPr="002056CD" w:rsidRDefault="005C36AE" w:rsidP="005457AA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2"/>
              </w:rPr>
            </w:pPr>
            <w:r w:rsidRPr="002056CD">
              <w:rPr>
                <w:rFonts w:ascii="Corbel" w:hAnsi="Corbel"/>
                <w:b w:val="0"/>
                <w:sz w:val="22"/>
              </w:rPr>
              <w:t>P</w:t>
            </w:r>
            <w:r w:rsidR="002E7BA4" w:rsidRPr="002056CD">
              <w:rPr>
                <w:rFonts w:ascii="Corbel" w:hAnsi="Corbel"/>
                <w:b w:val="0"/>
                <w:sz w:val="22"/>
              </w:rPr>
              <w:t>olski</w:t>
            </w:r>
          </w:p>
        </w:tc>
      </w:tr>
      <w:tr w:rsidR="0085747A" w:rsidRPr="002056CD" w14:paraId="6594900A" w14:textId="77777777" w:rsidTr="00B819C8">
        <w:tc>
          <w:tcPr>
            <w:tcW w:w="2694" w:type="dxa"/>
            <w:vAlign w:val="center"/>
          </w:tcPr>
          <w:p w14:paraId="57365493" w14:textId="77777777" w:rsidR="0085747A" w:rsidRPr="002056C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2056CD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A576397" w14:textId="0C99A311" w:rsidR="0085747A" w:rsidRPr="002056CD" w:rsidRDefault="00A26DCE" w:rsidP="00C7088C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2"/>
              </w:rPr>
            </w:pPr>
            <w:r w:rsidRPr="002056CD">
              <w:rPr>
                <w:rFonts w:ascii="Corbel" w:hAnsi="Corbel"/>
                <w:b w:val="0"/>
                <w:sz w:val="22"/>
              </w:rPr>
              <w:t xml:space="preserve">ks. </w:t>
            </w:r>
            <w:r w:rsidR="006C5255" w:rsidRPr="002056CD">
              <w:rPr>
                <w:rFonts w:ascii="Corbel" w:hAnsi="Corbel"/>
                <w:b w:val="0"/>
                <w:sz w:val="22"/>
              </w:rPr>
              <w:t xml:space="preserve">dr hab. </w:t>
            </w:r>
            <w:r w:rsidR="00C7088C" w:rsidRPr="002056CD">
              <w:rPr>
                <w:rFonts w:ascii="Corbel" w:hAnsi="Corbel"/>
                <w:b w:val="0"/>
                <w:sz w:val="22"/>
              </w:rPr>
              <w:t>Piotr Steczkowski</w:t>
            </w:r>
            <w:r w:rsidRPr="002056CD">
              <w:rPr>
                <w:rFonts w:ascii="Corbel" w:hAnsi="Corbel"/>
                <w:b w:val="0"/>
                <w:sz w:val="22"/>
              </w:rPr>
              <w:t>,</w:t>
            </w:r>
            <w:r w:rsidR="00504686" w:rsidRPr="002056CD">
              <w:rPr>
                <w:rFonts w:ascii="Corbel" w:hAnsi="Corbel"/>
                <w:b w:val="0"/>
                <w:sz w:val="22"/>
              </w:rPr>
              <w:t xml:space="preserve"> </w:t>
            </w:r>
            <w:r w:rsidRPr="002056CD">
              <w:rPr>
                <w:rFonts w:ascii="Corbel" w:hAnsi="Corbel"/>
                <w:b w:val="0"/>
                <w:sz w:val="22"/>
              </w:rPr>
              <w:t>p</w:t>
            </w:r>
            <w:r w:rsidR="00504686" w:rsidRPr="002056CD">
              <w:rPr>
                <w:rFonts w:ascii="Corbel" w:hAnsi="Corbel"/>
                <w:b w:val="0"/>
                <w:sz w:val="22"/>
              </w:rPr>
              <w:t>rof. UR</w:t>
            </w:r>
          </w:p>
        </w:tc>
      </w:tr>
      <w:tr w:rsidR="0085747A" w:rsidRPr="002056CD" w14:paraId="10576633" w14:textId="77777777" w:rsidTr="00B819C8">
        <w:tc>
          <w:tcPr>
            <w:tcW w:w="2694" w:type="dxa"/>
            <w:vAlign w:val="center"/>
          </w:tcPr>
          <w:p w14:paraId="0F66B6F6" w14:textId="77777777" w:rsidR="0085747A" w:rsidRPr="002056C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2056CD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285C159" w14:textId="440D3D98" w:rsidR="0085747A" w:rsidRPr="002056CD" w:rsidRDefault="00A26DCE" w:rsidP="005457AA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2"/>
              </w:rPr>
            </w:pPr>
            <w:r w:rsidRPr="002056CD">
              <w:rPr>
                <w:rFonts w:ascii="Corbel" w:hAnsi="Corbel"/>
                <w:b w:val="0"/>
                <w:sz w:val="22"/>
              </w:rPr>
              <w:t>ks. dr hab. Piotr Steczkowski, prof. UR</w:t>
            </w:r>
          </w:p>
        </w:tc>
      </w:tr>
    </w:tbl>
    <w:p w14:paraId="03F8778A" w14:textId="77777777" w:rsidR="0085747A" w:rsidRPr="002056CD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Cs w:val="22"/>
        </w:rPr>
      </w:pPr>
      <w:r w:rsidRPr="002056CD">
        <w:rPr>
          <w:rFonts w:ascii="Corbel" w:hAnsi="Corbel"/>
          <w:szCs w:val="22"/>
        </w:rPr>
        <w:t xml:space="preserve">* </w:t>
      </w:r>
      <w:r w:rsidRPr="002056CD">
        <w:rPr>
          <w:rFonts w:ascii="Corbel" w:hAnsi="Corbel"/>
          <w:i/>
          <w:szCs w:val="22"/>
        </w:rPr>
        <w:t>-</w:t>
      </w:r>
      <w:r w:rsidR="00B90885" w:rsidRPr="002056CD">
        <w:rPr>
          <w:rFonts w:ascii="Corbel" w:hAnsi="Corbel"/>
          <w:b w:val="0"/>
          <w:i/>
          <w:szCs w:val="22"/>
        </w:rPr>
        <w:t>opcjonalni</w:t>
      </w:r>
      <w:r w:rsidR="00B90885" w:rsidRPr="002056CD">
        <w:rPr>
          <w:rFonts w:ascii="Corbel" w:hAnsi="Corbel"/>
          <w:b w:val="0"/>
          <w:szCs w:val="22"/>
        </w:rPr>
        <w:t>e,</w:t>
      </w:r>
      <w:r w:rsidR="00504686" w:rsidRPr="002056CD">
        <w:rPr>
          <w:rFonts w:ascii="Corbel" w:hAnsi="Corbel"/>
          <w:b w:val="0"/>
          <w:szCs w:val="22"/>
        </w:rPr>
        <w:t xml:space="preserve"> </w:t>
      </w:r>
      <w:r w:rsidRPr="002056CD">
        <w:rPr>
          <w:rFonts w:ascii="Corbel" w:hAnsi="Corbel"/>
          <w:b w:val="0"/>
          <w:i/>
          <w:szCs w:val="22"/>
        </w:rPr>
        <w:t xml:space="preserve">zgodnie z ustaleniami </w:t>
      </w:r>
      <w:r w:rsidR="00B90885" w:rsidRPr="002056CD">
        <w:rPr>
          <w:rFonts w:ascii="Corbel" w:hAnsi="Corbel"/>
          <w:b w:val="0"/>
          <w:i/>
          <w:szCs w:val="22"/>
        </w:rPr>
        <w:t>w Jednostce</w:t>
      </w:r>
    </w:p>
    <w:p w14:paraId="43472B13" w14:textId="4FC61C3A" w:rsidR="0085747A" w:rsidRPr="002056CD" w:rsidRDefault="0085747A" w:rsidP="009C54AE">
      <w:pPr>
        <w:pStyle w:val="Podpunkty"/>
        <w:ind w:left="284"/>
        <w:rPr>
          <w:rFonts w:ascii="Corbel" w:hAnsi="Corbel"/>
          <w:szCs w:val="22"/>
        </w:rPr>
      </w:pPr>
      <w:r w:rsidRPr="002056CD">
        <w:rPr>
          <w:rFonts w:ascii="Corbel" w:hAnsi="Corbel"/>
          <w:szCs w:val="22"/>
        </w:rPr>
        <w:t>1.</w:t>
      </w:r>
      <w:r w:rsidR="00E22FBC" w:rsidRPr="002056CD">
        <w:rPr>
          <w:rFonts w:ascii="Corbel" w:hAnsi="Corbel"/>
          <w:szCs w:val="22"/>
        </w:rPr>
        <w:t>1</w:t>
      </w:r>
      <w:r w:rsidRPr="002056CD">
        <w:rPr>
          <w:rFonts w:ascii="Corbel" w:hAnsi="Corbel"/>
          <w:szCs w:val="22"/>
        </w:rPr>
        <w:t>.</w:t>
      </w:r>
      <w:r w:rsidR="00A26DCE" w:rsidRPr="002056CD">
        <w:rPr>
          <w:rFonts w:ascii="Corbel" w:hAnsi="Corbel"/>
          <w:szCs w:val="22"/>
        </w:rPr>
        <w:t xml:space="preserve"> </w:t>
      </w:r>
      <w:r w:rsidRPr="002056CD">
        <w:rPr>
          <w:rFonts w:ascii="Corbel" w:hAnsi="Corbel"/>
          <w:szCs w:val="22"/>
        </w:rPr>
        <w:t xml:space="preserve">Formy zajęć dydaktycznych, wymiar godzin i punktów ECTS </w:t>
      </w:r>
    </w:p>
    <w:p w14:paraId="1C4C5125" w14:textId="77777777" w:rsidR="00923D7D" w:rsidRPr="002056CD" w:rsidRDefault="00923D7D" w:rsidP="009C54AE">
      <w:pPr>
        <w:pStyle w:val="Podpunkty"/>
        <w:ind w:left="0"/>
        <w:rPr>
          <w:rFonts w:ascii="Corbel" w:hAnsi="Corbe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"/>
        <w:gridCol w:w="912"/>
        <w:gridCol w:w="789"/>
        <w:gridCol w:w="848"/>
        <w:gridCol w:w="801"/>
        <w:gridCol w:w="820"/>
        <w:gridCol w:w="765"/>
        <w:gridCol w:w="948"/>
        <w:gridCol w:w="1190"/>
        <w:gridCol w:w="1510"/>
      </w:tblGrid>
      <w:tr w:rsidR="00015B8F" w:rsidRPr="002056CD" w14:paraId="14327E9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B8BB" w14:textId="77777777" w:rsidR="00015B8F" w:rsidRPr="002056C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2056CD">
              <w:rPr>
                <w:rFonts w:ascii="Corbel" w:hAnsi="Corbel"/>
                <w:sz w:val="22"/>
              </w:rPr>
              <w:t>Semestr</w:t>
            </w:r>
          </w:p>
          <w:p w14:paraId="26A8B1EE" w14:textId="77777777" w:rsidR="00015B8F" w:rsidRPr="002056CD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2056CD">
              <w:rPr>
                <w:rFonts w:ascii="Corbel" w:hAnsi="Corbel"/>
                <w:sz w:val="22"/>
              </w:rPr>
              <w:t>(</w:t>
            </w:r>
            <w:r w:rsidR="00363F78" w:rsidRPr="002056CD">
              <w:rPr>
                <w:rFonts w:ascii="Corbel" w:hAnsi="Corbel"/>
                <w:sz w:val="22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EC2B1" w14:textId="77777777" w:rsidR="00015B8F" w:rsidRPr="002056C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2056CD">
              <w:rPr>
                <w:rFonts w:ascii="Corbel" w:hAnsi="Corbel"/>
                <w:sz w:val="22"/>
              </w:rPr>
              <w:t>Wykł</w:t>
            </w:r>
            <w:proofErr w:type="spellEnd"/>
            <w:r w:rsidRPr="002056CD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FC1DE" w14:textId="77777777" w:rsidR="00015B8F" w:rsidRPr="002056C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2056CD">
              <w:rPr>
                <w:rFonts w:ascii="Corbel" w:hAnsi="Corbel"/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D12A7" w14:textId="77777777" w:rsidR="00015B8F" w:rsidRPr="002056C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2056CD">
              <w:rPr>
                <w:rFonts w:ascii="Corbel" w:hAnsi="Corbel"/>
                <w:sz w:val="22"/>
              </w:rPr>
              <w:t>Konw</w:t>
            </w:r>
            <w:proofErr w:type="spellEnd"/>
            <w:r w:rsidRPr="002056CD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16290" w14:textId="77777777" w:rsidR="00015B8F" w:rsidRPr="002056C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2056CD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F1C9C" w14:textId="77777777" w:rsidR="00015B8F" w:rsidRPr="002056C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2056CD">
              <w:rPr>
                <w:rFonts w:ascii="Corbel" w:hAnsi="Corbel"/>
                <w:sz w:val="22"/>
              </w:rPr>
              <w:t>Sem</w:t>
            </w:r>
            <w:proofErr w:type="spellEnd"/>
            <w:r w:rsidRPr="002056CD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94E89" w14:textId="77777777" w:rsidR="00015B8F" w:rsidRPr="002056C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2056CD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6AAA5" w14:textId="77777777" w:rsidR="00015B8F" w:rsidRPr="002056C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2056CD">
              <w:rPr>
                <w:rFonts w:ascii="Corbel" w:hAnsi="Corbel"/>
                <w:sz w:val="22"/>
              </w:rPr>
              <w:t>Prakt</w:t>
            </w:r>
            <w:proofErr w:type="spellEnd"/>
            <w:r w:rsidRPr="002056CD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D63B8" w14:textId="77777777" w:rsidR="00015B8F" w:rsidRPr="002056C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2056CD">
              <w:rPr>
                <w:rFonts w:ascii="Corbel" w:hAnsi="Corbel"/>
                <w:sz w:val="22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75347" w14:textId="77777777" w:rsidR="00015B8F" w:rsidRPr="002056C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 w:val="22"/>
              </w:rPr>
            </w:pPr>
            <w:r w:rsidRPr="002056CD">
              <w:rPr>
                <w:rFonts w:ascii="Corbel" w:hAnsi="Corbel"/>
                <w:b/>
                <w:sz w:val="22"/>
              </w:rPr>
              <w:t>Liczba pkt</w:t>
            </w:r>
            <w:r w:rsidR="00B90885" w:rsidRPr="002056CD">
              <w:rPr>
                <w:rFonts w:ascii="Corbel" w:hAnsi="Corbel"/>
                <w:b/>
                <w:sz w:val="22"/>
              </w:rPr>
              <w:t>.</w:t>
            </w:r>
            <w:r w:rsidRPr="002056CD">
              <w:rPr>
                <w:rFonts w:ascii="Corbel" w:hAnsi="Corbel"/>
                <w:b/>
                <w:sz w:val="22"/>
              </w:rPr>
              <w:t xml:space="preserve"> ECTS</w:t>
            </w:r>
          </w:p>
        </w:tc>
      </w:tr>
      <w:tr w:rsidR="00394B6D" w:rsidRPr="002056CD" w14:paraId="0EBBBA31" w14:textId="77777777" w:rsidTr="00A26DC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E6E38" w14:textId="77777777" w:rsidR="00394B6D" w:rsidRPr="002056CD" w:rsidRDefault="00394B6D" w:rsidP="00A26DC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2056CD">
              <w:rPr>
                <w:rFonts w:ascii="Corbel" w:hAnsi="Corbel"/>
                <w:sz w:val="22"/>
                <w:szCs w:val="22"/>
              </w:rPr>
              <w:t>I</w:t>
            </w:r>
            <w:r w:rsidR="00C7088C" w:rsidRPr="002056CD">
              <w:rPr>
                <w:rFonts w:ascii="Corbel" w:hAnsi="Corbel"/>
                <w:sz w:val="22"/>
                <w:szCs w:val="22"/>
              </w:rPr>
              <w:t>I</w:t>
            </w:r>
            <w:r w:rsidR="00504686" w:rsidRPr="002056CD">
              <w:rPr>
                <w:rFonts w:ascii="Corbel" w:hAnsi="Corbel"/>
                <w:sz w:val="22"/>
                <w:szCs w:val="22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499D" w14:textId="77777777" w:rsidR="00394B6D" w:rsidRPr="002056CD" w:rsidRDefault="00394B6D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FDBD6" w14:textId="77777777" w:rsidR="00394B6D" w:rsidRPr="002056CD" w:rsidRDefault="00394B6D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16560" w14:textId="77777777" w:rsidR="00394B6D" w:rsidRPr="002056CD" w:rsidRDefault="00504686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2056CD">
              <w:rPr>
                <w:rFonts w:ascii="Corbel" w:hAnsi="Corbel"/>
                <w:sz w:val="22"/>
                <w:szCs w:val="22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AFC67" w14:textId="77777777" w:rsidR="00394B6D" w:rsidRPr="002056CD" w:rsidRDefault="00394B6D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1BDE1" w14:textId="77777777" w:rsidR="00394B6D" w:rsidRPr="002056CD" w:rsidRDefault="00394B6D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E3EFF" w14:textId="77777777" w:rsidR="00394B6D" w:rsidRPr="002056CD" w:rsidRDefault="00394B6D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3A9CF" w14:textId="77777777" w:rsidR="00394B6D" w:rsidRPr="002056CD" w:rsidRDefault="00394B6D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36B4" w14:textId="77777777" w:rsidR="00394B6D" w:rsidRPr="002056CD" w:rsidRDefault="00394B6D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AD5C53" w14:textId="77777777" w:rsidR="00394B6D" w:rsidRPr="002056CD" w:rsidRDefault="00504686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2056CD">
              <w:rPr>
                <w:rFonts w:ascii="Corbel" w:hAnsi="Corbel"/>
                <w:sz w:val="22"/>
                <w:szCs w:val="22"/>
              </w:rPr>
              <w:t>3</w:t>
            </w:r>
          </w:p>
        </w:tc>
      </w:tr>
    </w:tbl>
    <w:p w14:paraId="52E29BB4" w14:textId="77777777" w:rsidR="00923D7D" w:rsidRPr="002056CD" w:rsidRDefault="00923D7D" w:rsidP="009C54AE">
      <w:pPr>
        <w:pStyle w:val="Podpunkty"/>
        <w:rPr>
          <w:rFonts w:ascii="Corbel" w:hAnsi="Corbel"/>
          <w:b w:val="0"/>
          <w:szCs w:val="22"/>
          <w:lang w:eastAsia="en-US"/>
        </w:rPr>
      </w:pPr>
    </w:p>
    <w:p w14:paraId="5A7C212E" w14:textId="5FA4CE54" w:rsidR="0085747A" w:rsidRPr="002056CD" w:rsidRDefault="00A26DCE" w:rsidP="00A26DC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 w:val="22"/>
        </w:rPr>
      </w:pPr>
      <w:r w:rsidRPr="002056CD">
        <w:rPr>
          <w:rFonts w:ascii="Corbel" w:hAnsi="Corbel"/>
          <w:smallCaps w:val="0"/>
          <w:sz w:val="22"/>
        </w:rPr>
        <w:t xml:space="preserve">1.2. </w:t>
      </w:r>
      <w:r w:rsidR="0085747A" w:rsidRPr="002056CD">
        <w:rPr>
          <w:rFonts w:ascii="Corbel" w:hAnsi="Corbel"/>
          <w:smallCaps w:val="0"/>
          <w:sz w:val="22"/>
        </w:rPr>
        <w:t xml:space="preserve">Sposób realizacji zajęć  </w:t>
      </w:r>
    </w:p>
    <w:p w14:paraId="759432CE" w14:textId="77777777" w:rsidR="00A26DCE" w:rsidRPr="002056CD" w:rsidRDefault="00A26DCE" w:rsidP="00A26DCE">
      <w:pPr>
        <w:pStyle w:val="Punktygwne"/>
        <w:tabs>
          <w:tab w:val="left" w:pos="709"/>
        </w:tabs>
        <w:spacing w:before="0" w:after="0"/>
        <w:ind w:left="714"/>
        <w:rPr>
          <w:rFonts w:ascii="Corbel" w:hAnsi="Corbel"/>
          <w:b w:val="0"/>
          <w:smallCaps w:val="0"/>
          <w:sz w:val="22"/>
        </w:rPr>
      </w:pPr>
    </w:p>
    <w:p w14:paraId="6711C4EA" w14:textId="77777777" w:rsidR="0085747A" w:rsidRPr="002056CD" w:rsidRDefault="002E7BA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2056CD">
        <w:rPr>
          <w:rFonts w:ascii="Corbel" w:eastAsia="MS Gothic" w:hAnsi="Corbel"/>
          <w:b w:val="0"/>
          <w:sz w:val="22"/>
        </w:rPr>
        <w:t>x</w:t>
      </w:r>
      <w:r w:rsidR="0085747A" w:rsidRPr="002056CD">
        <w:rPr>
          <w:rFonts w:ascii="Corbel" w:hAnsi="Corbel"/>
          <w:b w:val="0"/>
          <w:smallCaps w:val="0"/>
          <w:sz w:val="22"/>
        </w:rPr>
        <w:t xml:space="preserve"> zajęcia w formie tradycyjnej </w:t>
      </w:r>
    </w:p>
    <w:p w14:paraId="2FBC31BB" w14:textId="77777777" w:rsidR="0085747A" w:rsidRPr="002056CD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2056CD">
        <w:rPr>
          <w:rFonts w:ascii="Segoe UI Symbol" w:eastAsia="MS Gothic" w:hAnsi="Segoe UI Symbol" w:cs="Segoe UI Symbol"/>
          <w:b w:val="0"/>
          <w:sz w:val="22"/>
        </w:rPr>
        <w:t>☐</w:t>
      </w:r>
      <w:r w:rsidRPr="002056CD">
        <w:rPr>
          <w:rFonts w:ascii="Corbel" w:hAnsi="Corbel"/>
          <w:b w:val="0"/>
          <w:smallCaps w:val="0"/>
          <w:sz w:val="22"/>
        </w:rPr>
        <w:t xml:space="preserve"> zajęcia realizowane z wykorzystaniem metod i technik kształcenia na odległość</w:t>
      </w:r>
    </w:p>
    <w:p w14:paraId="61CC9BE9" w14:textId="77777777" w:rsidR="0085747A" w:rsidRPr="002056CD" w:rsidRDefault="0085747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14:paraId="018636B4" w14:textId="18C81B25" w:rsidR="00E22FBC" w:rsidRPr="002056CD" w:rsidRDefault="00A26DCE" w:rsidP="00A26DC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 w:val="22"/>
        </w:rPr>
      </w:pPr>
      <w:r w:rsidRPr="002056CD">
        <w:rPr>
          <w:rFonts w:ascii="Corbel" w:hAnsi="Corbel"/>
          <w:smallCaps w:val="0"/>
          <w:sz w:val="22"/>
        </w:rPr>
        <w:t xml:space="preserve">1.3. </w:t>
      </w:r>
      <w:r w:rsidR="00E22FBC" w:rsidRPr="002056CD">
        <w:rPr>
          <w:rFonts w:ascii="Corbel" w:hAnsi="Corbel"/>
          <w:smallCaps w:val="0"/>
          <w:sz w:val="22"/>
        </w:rPr>
        <w:t>For</w:t>
      </w:r>
      <w:r w:rsidR="00445970" w:rsidRPr="002056CD">
        <w:rPr>
          <w:rFonts w:ascii="Corbel" w:hAnsi="Corbel"/>
          <w:smallCaps w:val="0"/>
          <w:sz w:val="22"/>
        </w:rPr>
        <w:t xml:space="preserve">ma zaliczenia przedmiotu </w:t>
      </w:r>
      <w:r w:rsidR="00E22FBC" w:rsidRPr="002056CD">
        <w:rPr>
          <w:rFonts w:ascii="Corbel" w:hAnsi="Corbel"/>
          <w:smallCaps w:val="0"/>
          <w:sz w:val="22"/>
        </w:rPr>
        <w:t xml:space="preserve">(z toku) </w:t>
      </w:r>
      <w:r w:rsidR="00E22FBC" w:rsidRPr="002056CD">
        <w:rPr>
          <w:rFonts w:ascii="Corbel" w:hAnsi="Corbel"/>
          <w:b w:val="0"/>
          <w:smallCaps w:val="0"/>
          <w:sz w:val="22"/>
        </w:rPr>
        <w:t>(egzamin, zaliczenie z oceną, zaliczenie bez oceny)</w:t>
      </w:r>
    </w:p>
    <w:p w14:paraId="14ED50F0" w14:textId="77777777" w:rsidR="00C7088C" w:rsidRPr="002056CD" w:rsidRDefault="002E7BA4" w:rsidP="00C7088C">
      <w:pPr>
        <w:pStyle w:val="Punktygwne"/>
        <w:rPr>
          <w:rFonts w:ascii="Corbel" w:hAnsi="Corbel"/>
          <w:sz w:val="22"/>
        </w:rPr>
      </w:pPr>
      <w:r w:rsidRPr="002056CD">
        <w:rPr>
          <w:rFonts w:ascii="Corbel" w:hAnsi="Corbel"/>
          <w:b w:val="0"/>
          <w:sz w:val="22"/>
        </w:rPr>
        <w:tab/>
      </w:r>
      <w:r w:rsidR="00C7088C" w:rsidRPr="002056CD">
        <w:rPr>
          <w:rFonts w:ascii="Corbel" w:hAnsi="Corbel"/>
          <w:sz w:val="22"/>
        </w:rPr>
        <w:t>Zaliczenie z oceną: napisanie pracy zaliczeniowej</w:t>
      </w:r>
    </w:p>
    <w:p w14:paraId="0A53C7D4" w14:textId="06B7308B" w:rsidR="00E960BB" w:rsidRPr="002056CD" w:rsidRDefault="00E960BB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4B25BE8C" w14:textId="7E35C957" w:rsidR="00E960BB" w:rsidRPr="002056CD" w:rsidRDefault="0085747A" w:rsidP="009C54AE">
      <w:pPr>
        <w:pStyle w:val="Punktygwne"/>
        <w:spacing w:before="0" w:after="0"/>
        <w:rPr>
          <w:rFonts w:ascii="Corbel" w:hAnsi="Corbel"/>
          <w:sz w:val="22"/>
        </w:rPr>
      </w:pPr>
      <w:r w:rsidRPr="002056CD">
        <w:rPr>
          <w:rFonts w:ascii="Corbel" w:hAnsi="Corbel"/>
          <w:sz w:val="22"/>
        </w:rPr>
        <w:t>2.</w:t>
      </w:r>
      <w:r w:rsidR="00A26DCE" w:rsidRPr="002056CD">
        <w:rPr>
          <w:rFonts w:ascii="Corbel" w:hAnsi="Corbel"/>
          <w:sz w:val="22"/>
        </w:rPr>
        <w:t xml:space="preserve"> </w:t>
      </w:r>
      <w:r w:rsidRPr="002056CD">
        <w:rPr>
          <w:rFonts w:ascii="Corbel" w:hAnsi="Corbel"/>
          <w:sz w:val="22"/>
        </w:rPr>
        <w:t xml:space="preserve">Wymagania wstępne </w:t>
      </w:r>
    </w:p>
    <w:p w14:paraId="6C3DFCEB" w14:textId="77777777" w:rsidR="00BE5077" w:rsidRPr="002056CD" w:rsidRDefault="00BE5077" w:rsidP="009C54AE">
      <w:pPr>
        <w:pStyle w:val="Punktygwne"/>
        <w:spacing w:before="0" w:after="0"/>
        <w:rPr>
          <w:rFonts w:ascii="Corbel" w:hAnsi="Corbel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056CD" w14:paraId="1AA9C406" w14:textId="77777777" w:rsidTr="00745302">
        <w:tc>
          <w:tcPr>
            <w:tcW w:w="9670" w:type="dxa"/>
          </w:tcPr>
          <w:p w14:paraId="020BD2FC" w14:textId="77777777" w:rsidR="0085747A" w:rsidRPr="002056CD" w:rsidRDefault="00C7088C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FF0000"/>
                <w:sz w:val="22"/>
              </w:rPr>
            </w:pPr>
            <w:r w:rsidRPr="002056CD">
              <w:rPr>
                <w:rFonts w:ascii="Corbel" w:hAnsi="Corbel"/>
                <w:b w:val="0"/>
                <w:sz w:val="22"/>
              </w:rPr>
              <w:t>brak</w:t>
            </w:r>
          </w:p>
        </w:tc>
      </w:tr>
    </w:tbl>
    <w:p w14:paraId="7DD1CFAD" w14:textId="77777777" w:rsidR="00153C41" w:rsidRPr="002056CD" w:rsidRDefault="00153C41" w:rsidP="009C54AE">
      <w:pPr>
        <w:pStyle w:val="Punktygwne"/>
        <w:spacing w:before="0" w:after="0"/>
        <w:rPr>
          <w:rFonts w:ascii="Corbel" w:hAnsi="Corbel"/>
          <w:sz w:val="22"/>
        </w:rPr>
      </w:pPr>
    </w:p>
    <w:p w14:paraId="01612438" w14:textId="77777777" w:rsidR="00A26DCE" w:rsidRPr="002056CD" w:rsidRDefault="00A26DCE">
      <w:pPr>
        <w:spacing w:after="0" w:line="240" w:lineRule="auto"/>
        <w:rPr>
          <w:rFonts w:ascii="Corbel" w:hAnsi="Corbel"/>
          <w:b/>
          <w:smallCaps/>
        </w:rPr>
      </w:pPr>
      <w:r w:rsidRPr="002056CD">
        <w:rPr>
          <w:rFonts w:ascii="Corbel" w:hAnsi="Corbel"/>
        </w:rPr>
        <w:br w:type="page"/>
      </w:r>
    </w:p>
    <w:p w14:paraId="75192B36" w14:textId="516DEE70" w:rsidR="0085747A" w:rsidRPr="002056CD" w:rsidRDefault="00A84C85" w:rsidP="006C5255">
      <w:pPr>
        <w:pStyle w:val="Punktygwne"/>
        <w:numPr>
          <w:ilvl w:val="0"/>
          <w:numId w:val="7"/>
        </w:numPr>
        <w:spacing w:before="0" w:after="0"/>
        <w:rPr>
          <w:rFonts w:ascii="Corbel" w:hAnsi="Corbel"/>
          <w:sz w:val="22"/>
        </w:rPr>
      </w:pPr>
      <w:r w:rsidRPr="002056CD">
        <w:rPr>
          <w:rFonts w:ascii="Corbel" w:hAnsi="Corbel"/>
          <w:sz w:val="22"/>
        </w:rPr>
        <w:lastRenderedPageBreak/>
        <w:t>cele, efekty uczenia się</w:t>
      </w:r>
      <w:r w:rsidR="0085747A" w:rsidRPr="002056CD">
        <w:rPr>
          <w:rFonts w:ascii="Corbel" w:hAnsi="Corbel"/>
          <w:sz w:val="22"/>
        </w:rPr>
        <w:t xml:space="preserve"> , treści Programowe i stosowane metody Dydaktyczne</w:t>
      </w:r>
    </w:p>
    <w:p w14:paraId="619BB120" w14:textId="77777777" w:rsidR="0085747A" w:rsidRPr="002056CD" w:rsidRDefault="0085747A" w:rsidP="009C54AE">
      <w:pPr>
        <w:pStyle w:val="Punktygwne"/>
        <w:spacing w:before="0" w:after="0"/>
        <w:rPr>
          <w:rFonts w:ascii="Corbel" w:hAnsi="Corbel"/>
          <w:sz w:val="22"/>
        </w:rPr>
      </w:pPr>
    </w:p>
    <w:p w14:paraId="2CE6F1DE" w14:textId="77777777" w:rsidR="0085747A" w:rsidRPr="002056CD" w:rsidRDefault="0071620A" w:rsidP="009C54AE">
      <w:pPr>
        <w:pStyle w:val="Podpunkty"/>
        <w:rPr>
          <w:rFonts w:ascii="Corbel" w:hAnsi="Corbel"/>
          <w:szCs w:val="22"/>
        </w:rPr>
      </w:pPr>
      <w:r w:rsidRPr="002056CD">
        <w:rPr>
          <w:rFonts w:ascii="Corbel" w:hAnsi="Corbel"/>
          <w:szCs w:val="22"/>
        </w:rPr>
        <w:t xml:space="preserve">3.1 </w:t>
      </w:r>
      <w:r w:rsidR="00C05F44" w:rsidRPr="002056CD">
        <w:rPr>
          <w:rFonts w:ascii="Corbel" w:hAnsi="Corbel"/>
          <w:szCs w:val="22"/>
        </w:rPr>
        <w:t>Cele przedmiotu</w:t>
      </w:r>
    </w:p>
    <w:p w14:paraId="32D991F0" w14:textId="77777777" w:rsidR="00F83B28" w:rsidRPr="002056CD" w:rsidRDefault="00F83B28" w:rsidP="009C54AE">
      <w:pPr>
        <w:pStyle w:val="Podpunkty"/>
        <w:rPr>
          <w:rFonts w:ascii="Corbel" w:hAnsi="Corbel"/>
          <w:b w:val="0"/>
          <w:i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C7088C" w:rsidRPr="002056CD" w14:paraId="31C767E6" w14:textId="77777777" w:rsidTr="00923D7D">
        <w:tc>
          <w:tcPr>
            <w:tcW w:w="851" w:type="dxa"/>
            <w:vAlign w:val="center"/>
          </w:tcPr>
          <w:p w14:paraId="5FC0782E" w14:textId="77777777" w:rsidR="00C7088C" w:rsidRPr="002056CD" w:rsidRDefault="00C7088C" w:rsidP="00C26F26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Cs w:val="22"/>
              </w:rPr>
            </w:pPr>
            <w:r w:rsidRPr="002056CD">
              <w:rPr>
                <w:rFonts w:ascii="Corbel" w:hAnsi="Corbel"/>
                <w:b w:val="0"/>
                <w:szCs w:val="22"/>
              </w:rPr>
              <w:t>C1</w:t>
            </w:r>
          </w:p>
        </w:tc>
        <w:tc>
          <w:tcPr>
            <w:tcW w:w="8819" w:type="dxa"/>
            <w:vAlign w:val="center"/>
          </w:tcPr>
          <w:p w14:paraId="75CF6E4D" w14:textId="77777777" w:rsidR="00C7088C" w:rsidRPr="002056CD" w:rsidRDefault="00C7088C" w:rsidP="002056CD">
            <w:pPr>
              <w:pStyle w:val="Podpunkty"/>
              <w:ind w:left="0"/>
              <w:rPr>
                <w:rFonts w:ascii="Corbel" w:hAnsi="Corbel"/>
                <w:b w:val="0"/>
                <w:szCs w:val="22"/>
              </w:rPr>
            </w:pPr>
            <w:r w:rsidRPr="002056CD">
              <w:rPr>
                <w:rFonts w:ascii="Corbel" w:hAnsi="Corbel"/>
                <w:b w:val="0"/>
                <w:bCs/>
                <w:szCs w:val="22"/>
              </w:rPr>
              <w:t xml:space="preserve">Uzyskanie przez studentów podstawowej wiedzy z zakresu etyki ogólnej i z wybranych zagadnień etyki szczegółowej; </w:t>
            </w:r>
          </w:p>
        </w:tc>
      </w:tr>
      <w:tr w:rsidR="00C7088C" w:rsidRPr="002056CD" w14:paraId="2DFDCCAD" w14:textId="77777777" w:rsidTr="00923D7D">
        <w:tc>
          <w:tcPr>
            <w:tcW w:w="851" w:type="dxa"/>
            <w:vAlign w:val="center"/>
          </w:tcPr>
          <w:p w14:paraId="49E9B9FF" w14:textId="77777777" w:rsidR="00C7088C" w:rsidRPr="002056CD" w:rsidRDefault="00C7088C" w:rsidP="00C26F26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2"/>
                <w:szCs w:val="22"/>
              </w:rPr>
            </w:pPr>
            <w:r w:rsidRPr="002056CD">
              <w:rPr>
                <w:rFonts w:ascii="Corbel" w:hAnsi="Corbel"/>
                <w:sz w:val="22"/>
                <w:szCs w:val="22"/>
              </w:rPr>
              <w:t>C2</w:t>
            </w:r>
          </w:p>
        </w:tc>
        <w:tc>
          <w:tcPr>
            <w:tcW w:w="8819" w:type="dxa"/>
            <w:vAlign w:val="center"/>
          </w:tcPr>
          <w:p w14:paraId="26914481" w14:textId="77777777" w:rsidR="00C7088C" w:rsidRPr="002056CD" w:rsidRDefault="00C26F26" w:rsidP="002056CD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2056CD">
              <w:rPr>
                <w:rFonts w:ascii="Corbel" w:hAnsi="Corbel"/>
                <w:b w:val="0"/>
                <w:bCs/>
                <w:szCs w:val="22"/>
              </w:rPr>
              <w:t>P</w:t>
            </w:r>
            <w:r w:rsidR="00C7088C" w:rsidRPr="002056CD">
              <w:rPr>
                <w:rFonts w:ascii="Corbel" w:hAnsi="Corbel"/>
                <w:b w:val="0"/>
                <w:bCs/>
                <w:szCs w:val="22"/>
              </w:rPr>
              <w:t>rzyswojenie przez nich terminologii i pojęć typowych dla dyskursu etycznego (wartość, cnota, sprawiedliwość, słuszność, dobro, zło) oraz zapoznanie ich z współczesnymi kontrowersjami natury etyczno-prawnej;</w:t>
            </w:r>
          </w:p>
        </w:tc>
      </w:tr>
      <w:tr w:rsidR="00C7088C" w:rsidRPr="002056CD" w14:paraId="15F72D95" w14:textId="77777777" w:rsidTr="00C708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1CB15" w14:textId="77777777" w:rsidR="00C7088C" w:rsidRPr="002056CD" w:rsidRDefault="00C7088C" w:rsidP="00C26F26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2"/>
                <w:szCs w:val="22"/>
              </w:rPr>
            </w:pPr>
            <w:r w:rsidRPr="002056CD">
              <w:rPr>
                <w:rFonts w:ascii="Corbel" w:hAnsi="Corbel"/>
                <w:sz w:val="22"/>
                <w:szCs w:val="22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8D458" w14:textId="77777777" w:rsidR="00C7088C" w:rsidRPr="002056CD" w:rsidRDefault="00C26F26" w:rsidP="002056CD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Cs w:val="22"/>
              </w:rPr>
            </w:pPr>
            <w:r w:rsidRPr="002056CD">
              <w:rPr>
                <w:rFonts w:ascii="Corbel" w:hAnsi="Corbel"/>
                <w:b w:val="0"/>
                <w:bCs/>
                <w:szCs w:val="22"/>
              </w:rPr>
              <w:t>Z</w:t>
            </w:r>
            <w:r w:rsidR="00C7088C" w:rsidRPr="002056CD">
              <w:rPr>
                <w:rFonts w:ascii="Corbel" w:hAnsi="Corbel"/>
                <w:b w:val="0"/>
                <w:bCs/>
                <w:szCs w:val="22"/>
              </w:rPr>
              <w:t>aznajomienie ich z zasadami argumentacji etycznej i rodzajami argumentów wykorzystywanymi w sporach etycznych;</w:t>
            </w:r>
          </w:p>
        </w:tc>
      </w:tr>
      <w:tr w:rsidR="00C7088C" w:rsidRPr="002056CD" w14:paraId="52CC0E9E" w14:textId="77777777" w:rsidTr="00C708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5909" w14:textId="77777777" w:rsidR="00C7088C" w:rsidRPr="002056CD" w:rsidRDefault="00C7088C" w:rsidP="00C26F26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2"/>
                <w:szCs w:val="22"/>
              </w:rPr>
            </w:pPr>
            <w:r w:rsidRPr="002056CD">
              <w:rPr>
                <w:rFonts w:ascii="Corbel" w:hAnsi="Corbel"/>
                <w:sz w:val="22"/>
                <w:szCs w:val="22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0990A" w14:textId="77777777" w:rsidR="00C7088C" w:rsidRPr="002056CD" w:rsidRDefault="00C26F26" w:rsidP="002056CD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Cs w:val="22"/>
              </w:rPr>
            </w:pPr>
            <w:r w:rsidRPr="002056CD">
              <w:rPr>
                <w:rFonts w:ascii="Corbel" w:hAnsi="Corbel"/>
                <w:b w:val="0"/>
                <w:bCs/>
                <w:szCs w:val="22"/>
              </w:rPr>
              <w:t>Z</w:t>
            </w:r>
            <w:r w:rsidR="00C7088C" w:rsidRPr="002056CD">
              <w:rPr>
                <w:rFonts w:ascii="Corbel" w:hAnsi="Corbel"/>
                <w:b w:val="0"/>
                <w:bCs/>
                <w:szCs w:val="22"/>
              </w:rPr>
              <w:t>wrócenie uwagi na rolę deontologii w praktyce zawodowej zwłaszcza na znaczenie etyki urzędniczej;</w:t>
            </w:r>
          </w:p>
        </w:tc>
      </w:tr>
      <w:tr w:rsidR="00C7088C" w:rsidRPr="002056CD" w14:paraId="0714D31B" w14:textId="77777777" w:rsidTr="00C708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99225" w14:textId="77777777" w:rsidR="00C7088C" w:rsidRPr="002056CD" w:rsidRDefault="00C7088C" w:rsidP="00C26F26">
            <w:pPr>
              <w:pStyle w:val="Cele"/>
              <w:ind w:left="0" w:firstLine="0"/>
              <w:jc w:val="center"/>
              <w:rPr>
                <w:rFonts w:ascii="Corbel" w:hAnsi="Corbel"/>
                <w:sz w:val="22"/>
                <w:szCs w:val="22"/>
              </w:rPr>
            </w:pPr>
            <w:r w:rsidRPr="002056CD">
              <w:rPr>
                <w:rFonts w:ascii="Corbel" w:hAnsi="Corbel"/>
                <w:sz w:val="22"/>
                <w:szCs w:val="22"/>
              </w:rPr>
              <w:t>C5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891F8" w14:textId="77777777" w:rsidR="00C7088C" w:rsidRPr="002056CD" w:rsidRDefault="00C26F26" w:rsidP="002056CD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Cs w:val="22"/>
              </w:rPr>
            </w:pPr>
            <w:r w:rsidRPr="002056CD">
              <w:rPr>
                <w:rFonts w:ascii="Corbel" w:hAnsi="Corbel"/>
                <w:b w:val="0"/>
                <w:bCs/>
                <w:szCs w:val="22"/>
              </w:rPr>
              <w:t>W</w:t>
            </w:r>
            <w:r w:rsidR="00C7088C" w:rsidRPr="002056CD">
              <w:rPr>
                <w:rFonts w:ascii="Corbel" w:hAnsi="Corbel"/>
                <w:b w:val="0"/>
                <w:bCs/>
                <w:szCs w:val="22"/>
              </w:rPr>
              <w:t>yeksponowanie aksjologicznego pluralizmu w współczesnych społeczeństwach oraz zagrożeń etycznego relatywizmu.</w:t>
            </w:r>
          </w:p>
        </w:tc>
      </w:tr>
    </w:tbl>
    <w:p w14:paraId="44F35799" w14:textId="77777777" w:rsidR="0085747A" w:rsidRPr="002056C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2"/>
        </w:rPr>
      </w:pPr>
    </w:p>
    <w:p w14:paraId="4674698A" w14:textId="77777777" w:rsidR="001D7B54" w:rsidRPr="002056CD" w:rsidRDefault="001D7B54" w:rsidP="00C26F26">
      <w:pPr>
        <w:pStyle w:val="Akapitzlist"/>
        <w:numPr>
          <w:ilvl w:val="1"/>
          <w:numId w:val="7"/>
        </w:numPr>
        <w:spacing w:after="0" w:line="240" w:lineRule="auto"/>
        <w:rPr>
          <w:rFonts w:ascii="Corbel" w:hAnsi="Corbel"/>
          <w:b/>
        </w:rPr>
      </w:pPr>
      <w:r w:rsidRPr="002056CD">
        <w:rPr>
          <w:rFonts w:ascii="Corbel" w:hAnsi="Corbel"/>
          <w:b/>
        </w:rPr>
        <w:t xml:space="preserve">Efekty </w:t>
      </w:r>
      <w:r w:rsidR="00C05F44" w:rsidRPr="002056CD">
        <w:rPr>
          <w:rFonts w:ascii="Corbel" w:hAnsi="Corbel"/>
          <w:b/>
        </w:rPr>
        <w:t xml:space="preserve">uczenia się </w:t>
      </w:r>
      <w:r w:rsidRPr="002056CD">
        <w:rPr>
          <w:rFonts w:ascii="Corbel" w:hAnsi="Corbel"/>
          <w:b/>
        </w:rPr>
        <w:t>dla przedmiotu</w:t>
      </w:r>
    </w:p>
    <w:p w14:paraId="0A94DB4A" w14:textId="77777777" w:rsidR="00C26F26" w:rsidRPr="002056CD" w:rsidRDefault="00C26F26" w:rsidP="00C26F26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C26F26" w:rsidRPr="002056CD" w14:paraId="7BF7B376" w14:textId="77777777" w:rsidTr="00504686">
        <w:tc>
          <w:tcPr>
            <w:tcW w:w="1679" w:type="dxa"/>
            <w:vAlign w:val="center"/>
          </w:tcPr>
          <w:p w14:paraId="0BAD4AFA" w14:textId="77777777" w:rsidR="00C26F26" w:rsidRPr="002056CD" w:rsidRDefault="00C26F26" w:rsidP="001E23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56CD">
              <w:rPr>
                <w:rFonts w:ascii="Corbel" w:hAnsi="Corbel"/>
                <w:smallCaps w:val="0"/>
                <w:szCs w:val="24"/>
              </w:rPr>
              <w:t>EK</w:t>
            </w:r>
            <w:r w:rsidRPr="002056CD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6" w:type="dxa"/>
            <w:vAlign w:val="center"/>
          </w:tcPr>
          <w:p w14:paraId="122208ED" w14:textId="77777777" w:rsidR="00C26F26" w:rsidRPr="002056CD" w:rsidRDefault="00C26F26" w:rsidP="001E23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56CD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3EBD371A" w14:textId="77777777" w:rsidR="00C26F26" w:rsidRPr="002056CD" w:rsidRDefault="00C26F26" w:rsidP="001E23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56C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2056C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04686" w:rsidRPr="002056CD" w14:paraId="5A409E9B" w14:textId="77777777" w:rsidTr="00504686">
        <w:tc>
          <w:tcPr>
            <w:tcW w:w="1679" w:type="dxa"/>
            <w:vAlign w:val="center"/>
          </w:tcPr>
          <w:p w14:paraId="68ACBFF5" w14:textId="77777777" w:rsidR="00504686" w:rsidRPr="002056CD" w:rsidRDefault="00504686" w:rsidP="00504686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976" w:type="dxa"/>
            <w:vAlign w:val="center"/>
          </w:tcPr>
          <w:p w14:paraId="464D1137" w14:textId="77777777" w:rsidR="00504686" w:rsidRPr="002056CD" w:rsidRDefault="00504686" w:rsidP="0050468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056CD">
              <w:rPr>
                <w:rFonts w:ascii="Corbel" w:hAnsi="Corbel"/>
                <w:sz w:val="24"/>
                <w:szCs w:val="24"/>
              </w:rPr>
              <w:t>Ma  pogłębioną  i  rozszerzoną  wiedzę  o  charakterze  nauk prawnych, ich usytuowaniu oraz znaczeniu w systemie nauk oraz o ich relacjach do innych nauk;</w:t>
            </w:r>
          </w:p>
        </w:tc>
        <w:tc>
          <w:tcPr>
            <w:tcW w:w="1865" w:type="dxa"/>
            <w:vAlign w:val="center"/>
          </w:tcPr>
          <w:p w14:paraId="159A4473" w14:textId="77777777" w:rsidR="00504686" w:rsidRPr="002056CD" w:rsidRDefault="00504686" w:rsidP="0050468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056CD">
              <w:rPr>
                <w:rFonts w:ascii="Corbel" w:hAnsi="Corbel"/>
                <w:sz w:val="24"/>
                <w:szCs w:val="24"/>
              </w:rPr>
              <w:t>K_W01</w:t>
            </w:r>
          </w:p>
        </w:tc>
      </w:tr>
      <w:tr w:rsidR="00504686" w:rsidRPr="002056CD" w14:paraId="567774C2" w14:textId="77777777" w:rsidTr="00504686">
        <w:tc>
          <w:tcPr>
            <w:tcW w:w="1679" w:type="dxa"/>
            <w:vAlign w:val="center"/>
          </w:tcPr>
          <w:p w14:paraId="7C118E4D" w14:textId="77777777" w:rsidR="00504686" w:rsidRPr="002056CD" w:rsidRDefault="00504686" w:rsidP="00504686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976" w:type="dxa"/>
            <w:vAlign w:val="center"/>
          </w:tcPr>
          <w:p w14:paraId="488D12B0" w14:textId="77777777" w:rsidR="00504686" w:rsidRPr="002056CD" w:rsidRDefault="00504686" w:rsidP="0050468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056CD">
              <w:rPr>
                <w:rFonts w:ascii="Corbel" w:hAnsi="Corbel"/>
                <w:sz w:val="24"/>
                <w:szCs w:val="24"/>
              </w:rPr>
              <w:t xml:space="preserve">Ma  pogłębioną  i  rozszerzoną  wiedzę  na  temat  norm,  reguł i instytucji prawnych zarówno w zakresie dogmatycznych jak  i niedogmatycznych dyscyplin prawa (w szczególności: teorii  i  filozofii  prawa,  doktryn  polityczno-prawnych,  historii państwa  i  prawa,  prawa  rzymskiego)  oraz  dyscyplin pomocniczych.  W  zależności  od  dokonanego  samodzielnie wyboru  ma  pogłębioną  i  rozszerzoną  wiedzę  w  zakresie wybranych gałęzi prawa;  </w:t>
            </w:r>
          </w:p>
        </w:tc>
        <w:tc>
          <w:tcPr>
            <w:tcW w:w="1865" w:type="dxa"/>
            <w:vAlign w:val="center"/>
          </w:tcPr>
          <w:p w14:paraId="6712C75F" w14:textId="77777777" w:rsidR="00504686" w:rsidRPr="002056CD" w:rsidRDefault="00504686" w:rsidP="0050468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056CD">
              <w:rPr>
                <w:rFonts w:ascii="Corbel" w:hAnsi="Corbel"/>
                <w:sz w:val="24"/>
                <w:szCs w:val="24"/>
              </w:rPr>
              <w:t>K_W02</w:t>
            </w:r>
          </w:p>
        </w:tc>
      </w:tr>
      <w:tr w:rsidR="00504686" w:rsidRPr="002056CD" w14:paraId="3CEFE3BF" w14:textId="77777777" w:rsidTr="00504686">
        <w:tc>
          <w:tcPr>
            <w:tcW w:w="1679" w:type="dxa"/>
            <w:vAlign w:val="center"/>
          </w:tcPr>
          <w:p w14:paraId="3FC709DF" w14:textId="77777777" w:rsidR="00504686" w:rsidRPr="002056CD" w:rsidRDefault="00504686" w:rsidP="00504686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976" w:type="dxa"/>
            <w:vAlign w:val="center"/>
          </w:tcPr>
          <w:p w14:paraId="51D29038" w14:textId="77777777" w:rsidR="00504686" w:rsidRPr="002056CD" w:rsidRDefault="00504686" w:rsidP="0050468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056CD">
              <w:rPr>
                <w:rFonts w:ascii="Corbel" w:hAnsi="Corbel"/>
                <w:sz w:val="24"/>
                <w:szCs w:val="24"/>
              </w:rPr>
              <w:t>Zna i rozumie terminologię właściwą dla języka prawnego i prawniczego oraz zna i rozumie podstawowe pojęcia jakimi posługują się nauki społeczne;</w:t>
            </w:r>
          </w:p>
        </w:tc>
        <w:tc>
          <w:tcPr>
            <w:tcW w:w="1865" w:type="dxa"/>
            <w:vAlign w:val="center"/>
          </w:tcPr>
          <w:p w14:paraId="15F396E1" w14:textId="77777777" w:rsidR="00504686" w:rsidRPr="002056CD" w:rsidRDefault="00504686" w:rsidP="0050468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056CD">
              <w:rPr>
                <w:rFonts w:ascii="Corbel" w:hAnsi="Corbel"/>
                <w:sz w:val="24"/>
                <w:szCs w:val="24"/>
              </w:rPr>
              <w:t>K_W06</w:t>
            </w:r>
          </w:p>
        </w:tc>
      </w:tr>
      <w:tr w:rsidR="00504686" w:rsidRPr="002056CD" w14:paraId="6D896BBC" w14:textId="77777777" w:rsidTr="00504686">
        <w:tc>
          <w:tcPr>
            <w:tcW w:w="1679" w:type="dxa"/>
            <w:vAlign w:val="center"/>
          </w:tcPr>
          <w:p w14:paraId="5A00DE18" w14:textId="77777777" w:rsidR="00504686" w:rsidRPr="002056CD" w:rsidRDefault="00504686" w:rsidP="00504686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976" w:type="dxa"/>
            <w:vAlign w:val="center"/>
          </w:tcPr>
          <w:p w14:paraId="6E551209" w14:textId="77777777" w:rsidR="00504686" w:rsidRPr="002056CD" w:rsidRDefault="00504686" w:rsidP="0050468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056CD">
              <w:rPr>
                <w:rFonts w:ascii="Corbel" w:hAnsi="Corbel"/>
                <w:sz w:val="24"/>
                <w:szCs w:val="24"/>
              </w:rPr>
              <w:t>Ma pogłębioną wiedzę na temat zasad i norm etycznych oraz etyki zawodowej;</w:t>
            </w:r>
          </w:p>
        </w:tc>
        <w:tc>
          <w:tcPr>
            <w:tcW w:w="1865" w:type="dxa"/>
            <w:vAlign w:val="center"/>
          </w:tcPr>
          <w:p w14:paraId="50A1E2DF" w14:textId="77777777" w:rsidR="00504686" w:rsidRPr="002056CD" w:rsidRDefault="00504686" w:rsidP="0050468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056CD">
              <w:rPr>
                <w:rFonts w:ascii="Corbel" w:hAnsi="Corbel"/>
                <w:sz w:val="24"/>
                <w:szCs w:val="24"/>
              </w:rPr>
              <w:t>K_W09</w:t>
            </w:r>
          </w:p>
        </w:tc>
      </w:tr>
      <w:tr w:rsidR="00504686" w:rsidRPr="002056CD" w14:paraId="5B81FBEC" w14:textId="77777777" w:rsidTr="00504686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70C9F" w14:textId="77777777" w:rsidR="00504686" w:rsidRPr="002056CD" w:rsidRDefault="00504686" w:rsidP="00504686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1D61" w14:textId="77777777" w:rsidR="00504686" w:rsidRPr="002056CD" w:rsidRDefault="00504686" w:rsidP="005046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056CD">
              <w:rPr>
                <w:rFonts w:ascii="Corbel" w:hAnsi="Corbel"/>
                <w:sz w:val="24"/>
                <w:szCs w:val="24"/>
              </w:rPr>
              <w:t>Potrafi  prawidłowo  interpretować  i  wyjaśniać  relacje  pomiędzy systemem prawnym a innymi systemami normatywnymi;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0879" w14:textId="77777777" w:rsidR="00504686" w:rsidRPr="002056CD" w:rsidRDefault="00504686" w:rsidP="0050468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056CD">
              <w:rPr>
                <w:rFonts w:ascii="Corbel" w:hAnsi="Corbel"/>
                <w:sz w:val="24"/>
                <w:szCs w:val="24"/>
              </w:rPr>
              <w:t>K_U02</w:t>
            </w:r>
          </w:p>
        </w:tc>
      </w:tr>
      <w:tr w:rsidR="00504686" w:rsidRPr="002056CD" w14:paraId="6DD5410F" w14:textId="77777777" w:rsidTr="00504686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A7124" w14:textId="77777777" w:rsidR="00504686" w:rsidRPr="002056CD" w:rsidRDefault="00504686" w:rsidP="00504686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334D7" w14:textId="77777777" w:rsidR="00504686" w:rsidRPr="002056CD" w:rsidRDefault="00504686" w:rsidP="00504686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r w:rsidRPr="002056CD">
              <w:rPr>
                <w:rFonts w:ascii="Corbel" w:hAnsi="Corbel"/>
                <w:sz w:val="24"/>
                <w:szCs w:val="24"/>
              </w:rPr>
              <w:t>Wykorzystując  posiadaną  wiedzę  teoretyczną  i  umiejętność samodzielnego  proponowania  rozwiązań  posiada  umiejętność sporządzania  podstawowych  dokumentów  oraz  pism procesowych  oraz  w  zależności  od  dokonanego  samodzielnie wyboru  posiada  rozszerzone  umiejętności  w  tym  zakresie  w odniesieniu do wybranych gałęzi prawa;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EFE1" w14:textId="77777777" w:rsidR="00504686" w:rsidRPr="002056CD" w:rsidRDefault="00504686" w:rsidP="0050468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056CD">
              <w:rPr>
                <w:rFonts w:ascii="Corbel" w:hAnsi="Corbel"/>
                <w:sz w:val="24"/>
                <w:szCs w:val="24"/>
              </w:rPr>
              <w:t>K_U09</w:t>
            </w:r>
          </w:p>
        </w:tc>
      </w:tr>
      <w:tr w:rsidR="00504686" w:rsidRPr="002056CD" w14:paraId="1DB432A0" w14:textId="77777777" w:rsidTr="00504686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DD0BD" w14:textId="77777777" w:rsidR="00504686" w:rsidRPr="002056CD" w:rsidRDefault="00504686" w:rsidP="00504686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B8E7" w14:textId="77777777" w:rsidR="00504686" w:rsidRPr="002056CD" w:rsidRDefault="00504686" w:rsidP="0050468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2056CD">
              <w:rPr>
                <w:rFonts w:ascii="Corbel" w:hAnsi="Corbel" w:cs="Times New Roman"/>
                <w:color w:val="auto"/>
              </w:rPr>
              <w:t xml:space="preserve">Ma świadomość społecznego znaczenia zawodu prawnika; 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B5261" w14:textId="77777777" w:rsidR="00504686" w:rsidRPr="002056CD" w:rsidRDefault="00504686" w:rsidP="0050468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056CD">
              <w:rPr>
                <w:rFonts w:ascii="Corbel" w:hAnsi="Corbel"/>
                <w:sz w:val="24"/>
                <w:szCs w:val="24"/>
              </w:rPr>
              <w:t>K_K04</w:t>
            </w:r>
          </w:p>
        </w:tc>
      </w:tr>
      <w:tr w:rsidR="00504686" w:rsidRPr="002056CD" w14:paraId="58DAB988" w14:textId="77777777" w:rsidTr="00504686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E072" w14:textId="77777777" w:rsidR="00504686" w:rsidRPr="002056CD" w:rsidRDefault="00504686" w:rsidP="00504686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315C" w14:textId="4E20499F" w:rsidR="00504686" w:rsidRPr="002056CD" w:rsidRDefault="00504686" w:rsidP="0050468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2056CD">
              <w:rPr>
                <w:rFonts w:ascii="Corbel" w:hAnsi="Corbel" w:cs="Times New Roman"/>
                <w:color w:val="auto"/>
              </w:rPr>
              <w:t>Rozumie konieczność  stosowania  etycznych  zasad  w  życiu zawodowym prawnika;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55E3" w14:textId="77777777" w:rsidR="00504686" w:rsidRPr="002056CD" w:rsidRDefault="00504686" w:rsidP="0050468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056CD">
              <w:rPr>
                <w:rFonts w:ascii="Corbel" w:hAnsi="Corbel"/>
                <w:sz w:val="24"/>
                <w:szCs w:val="24"/>
              </w:rPr>
              <w:t>K_K05</w:t>
            </w:r>
          </w:p>
        </w:tc>
      </w:tr>
      <w:tr w:rsidR="00504686" w:rsidRPr="002056CD" w14:paraId="104217F8" w14:textId="77777777" w:rsidTr="002056CD">
        <w:trPr>
          <w:trHeight w:val="328"/>
        </w:trPr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8EF7" w14:textId="77777777" w:rsidR="00504686" w:rsidRPr="002056CD" w:rsidRDefault="00504686" w:rsidP="00504686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57D89" w14:textId="77777777" w:rsidR="00504686" w:rsidRPr="002056CD" w:rsidRDefault="00504686" w:rsidP="0050468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2056CD">
              <w:rPr>
                <w:rFonts w:ascii="Corbel" w:hAnsi="Corbel" w:cs="Times New Roman"/>
                <w:color w:val="auto"/>
              </w:rPr>
              <w:t>Szanuje różne poglądy i postawy;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DC883" w14:textId="0284D88B" w:rsidR="00504686" w:rsidRPr="002056CD" w:rsidRDefault="00504686" w:rsidP="0050468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056CD">
              <w:rPr>
                <w:rFonts w:ascii="Corbel" w:hAnsi="Corbel"/>
                <w:sz w:val="24"/>
                <w:szCs w:val="24"/>
              </w:rPr>
              <w:t>K_K</w:t>
            </w:r>
            <w:r w:rsidR="00BF19ED" w:rsidRPr="002056CD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</w:tbl>
    <w:p w14:paraId="529E386B" w14:textId="77777777" w:rsidR="00C26F26" w:rsidRPr="002056CD" w:rsidRDefault="00C26F26" w:rsidP="00C26F26">
      <w:pPr>
        <w:spacing w:after="0" w:line="240" w:lineRule="auto"/>
        <w:rPr>
          <w:rFonts w:ascii="Corbel" w:hAnsi="Corbel"/>
        </w:rPr>
      </w:pPr>
    </w:p>
    <w:p w14:paraId="1AE74AF9" w14:textId="55F047D2" w:rsidR="0085747A" w:rsidRPr="002056CD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056CD">
        <w:rPr>
          <w:rFonts w:ascii="Corbel" w:hAnsi="Corbel"/>
          <w:b/>
          <w:sz w:val="24"/>
          <w:szCs w:val="24"/>
        </w:rPr>
        <w:t>3.3</w:t>
      </w:r>
      <w:r w:rsidR="0085747A" w:rsidRPr="002056CD">
        <w:rPr>
          <w:rFonts w:ascii="Corbel" w:hAnsi="Corbel"/>
          <w:b/>
          <w:sz w:val="24"/>
          <w:szCs w:val="24"/>
        </w:rPr>
        <w:t>T</w:t>
      </w:r>
      <w:r w:rsidR="001D7B54" w:rsidRPr="002056CD">
        <w:rPr>
          <w:rFonts w:ascii="Corbel" w:hAnsi="Corbel"/>
          <w:b/>
          <w:sz w:val="24"/>
          <w:szCs w:val="24"/>
        </w:rPr>
        <w:t xml:space="preserve">reści programowe </w:t>
      </w:r>
    </w:p>
    <w:p w14:paraId="3633EDBA" w14:textId="77777777" w:rsidR="00C26F26" w:rsidRPr="002056CD" w:rsidRDefault="00C26F26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133C60D" w14:textId="39F55B58" w:rsidR="0085747A" w:rsidRPr="002056CD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2056CD">
        <w:rPr>
          <w:rFonts w:ascii="Corbel" w:hAnsi="Corbel"/>
          <w:sz w:val="24"/>
          <w:szCs w:val="24"/>
        </w:rPr>
        <w:t xml:space="preserve">Problematyka </w:t>
      </w:r>
      <w:r w:rsidR="007A2F73" w:rsidRPr="002056CD">
        <w:rPr>
          <w:rFonts w:ascii="Corbel" w:hAnsi="Corbel"/>
          <w:sz w:val="24"/>
          <w:szCs w:val="24"/>
        </w:rPr>
        <w:t>konwersatorium</w:t>
      </w:r>
      <w:r w:rsidRPr="002056CD">
        <w:rPr>
          <w:rFonts w:ascii="Corbel" w:hAnsi="Corbel"/>
          <w:sz w:val="24"/>
          <w:szCs w:val="24"/>
        </w:rPr>
        <w:t xml:space="preserve"> </w:t>
      </w:r>
    </w:p>
    <w:p w14:paraId="3A418D28" w14:textId="77777777" w:rsidR="00394B6D" w:rsidRPr="002056CD" w:rsidRDefault="00394B6D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056CD" w14:paraId="10EDB9A9" w14:textId="77777777" w:rsidTr="00023E9E">
        <w:tc>
          <w:tcPr>
            <w:tcW w:w="9520" w:type="dxa"/>
          </w:tcPr>
          <w:p w14:paraId="7FD1065A" w14:textId="77777777" w:rsidR="0085747A" w:rsidRPr="002056CD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sz w:val="24"/>
                <w:szCs w:val="24"/>
              </w:rPr>
            </w:pPr>
            <w:r w:rsidRPr="002056CD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85747A" w:rsidRPr="002056CD" w14:paraId="736505EB" w14:textId="77777777" w:rsidTr="00023E9E">
        <w:tc>
          <w:tcPr>
            <w:tcW w:w="9520" w:type="dxa"/>
          </w:tcPr>
          <w:p w14:paraId="0AF851C1" w14:textId="77777777" w:rsidR="0085747A" w:rsidRPr="002056CD" w:rsidRDefault="00002EDB" w:rsidP="002056C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056CD">
              <w:rPr>
                <w:rFonts w:ascii="Corbel" w:hAnsi="Corbel"/>
                <w:sz w:val="24"/>
                <w:szCs w:val="24"/>
              </w:rPr>
              <w:t>Etyka jako dyscyplina naukowa. Typologia etyki (etyka normatywna etyka opisowa, metaetyka)</w:t>
            </w:r>
          </w:p>
        </w:tc>
      </w:tr>
      <w:tr w:rsidR="0085747A" w:rsidRPr="002056CD" w14:paraId="0BA51A3E" w14:textId="77777777" w:rsidTr="00023E9E">
        <w:tc>
          <w:tcPr>
            <w:tcW w:w="9520" w:type="dxa"/>
          </w:tcPr>
          <w:p w14:paraId="05A0FA0B" w14:textId="77777777" w:rsidR="0085747A" w:rsidRPr="002056CD" w:rsidRDefault="00002EDB" w:rsidP="002056C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056CD">
              <w:rPr>
                <w:rFonts w:ascii="Corbel" w:hAnsi="Corbel"/>
                <w:sz w:val="24"/>
                <w:szCs w:val="24"/>
              </w:rPr>
              <w:t>Pojęcie i rodzaje moralności</w:t>
            </w:r>
          </w:p>
        </w:tc>
      </w:tr>
      <w:tr w:rsidR="00BA4567" w:rsidRPr="002056CD" w14:paraId="7451B904" w14:textId="77777777" w:rsidTr="00023E9E">
        <w:tc>
          <w:tcPr>
            <w:tcW w:w="9520" w:type="dxa"/>
          </w:tcPr>
          <w:p w14:paraId="57EC705F" w14:textId="77777777" w:rsidR="00002EDB" w:rsidRPr="002056CD" w:rsidRDefault="00002EDB" w:rsidP="002056C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056CD">
              <w:rPr>
                <w:rFonts w:ascii="Corbel" w:hAnsi="Corbel"/>
                <w:sz w:val="24"/>
                <w:szCs w:val="24"/>
              </w:rPr>
              <w:t>Wartość:</w:t>
            </w:r>
          </w:p>
          <w:p w14:paraId="249FE107" w14:textId="77777777" w:rsidR="00002EDB" w:rsidRPr="002056CD" w:rsidRDefault="00002EDB" w:rsidP="002056C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056CD">
              <w:rPr>
                <w:rFonts w:ascii="Corbel" w:hAnsi="Corbel"/>
                <w:sz w:val="24"/>
                <w:szCs w:val="24"/>
              </w:rPr>
              <w:t>-   pojęcie;</w:t>
            </w:r>
          </w:p>
          <w:p w14:paraId="25C8FC9E" w14:textId="28C3D8F2" w:rsidR="00002EDB" w:rsidRPr="002056CD" w:rsidRDefault="00002EDB" w:rsidP="002056C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056CD">
              <w:rPr>
                <w:rFonts w:ascii="Corbel" w:hAnsi="Corbel"/>
                <w:sz w:val="24"/>
                <w:szCs w:val="24"/>
              </w:rPr>
              <w:t>-  aksjologiczny obiektywizm, subiektywizm</w:t>
            </w:r>
            <w:r w:rsidR="002056CD" w:rsidRPr="002056CD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2056CD">
              <w:rPr>
                <w:rFonts w:ascii="Corbel" w:hAnsi="Corbel"/>
                <w:sz w:val="24"/>
                <w:szCs w:val="24"/>
              </w:rPr>
              <w:t>nihilizm;</w:t>
            </w:r>
          </w:p>
          <w:p w14:paraId="2A8FF38B" w14:textId="77777777" w:rsidR="00002EDB" w:rsidRPr="002056CD" w:rsidRDefault="00002EDB" w:rsidP="002056C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056CD">
              <w:rPr>
                <w:rFonts w:ascii="Corbel" w:hAnsi="Corbel"/>
                <w:sz w:val="24"/>
                <w:szCs w:val="24"/>
              </w:rPr>
              <w:t xml:space="preserve">-  aksjologiczny </w:t>
            </w:r>
            <w:proofErr w:type="spellStart"/>
            <w:r w:rsidRPr="002056CD">
              <w:rPr>
                <w:rFonts w:ascii="Corbel" w:hAnsi="Corbel"/>
                <w:sz w:val="24"/>
                <w:szCs w:val="24"/>
              </w:rPr>
              <w:t>kognitywizm</w:t>
            </w:r>
            <w:proofErr w:type="spellEnd"/>
            <w:r w:rsidRPr="002056CD">
              <w:rPr>
                <w:rFonts w:ascii="Corbel" w:hAnsi="Corbel"/>
                <w:sz w:val="24"/>
                <w:szCs w:val="24"/>
              </w:rPr>
              <w:t xml:space="preserve"> i </w:t>
            </w:r>
            <w:proofErr w:type="spellStart"/>
            <w:r w:rsidRPr="002056CD">
              <w:rPr>
                <w:rFonts w:ascii="Corbel" w:hAnsi="Corbel"/>
                <w:sz w:val="24"/>
                <w:szCs w:val="24"/>
              </w:rPr>
              <w:t>nonkognitywizm</w:t>
            </w:r>
            <w:proofErr w:type="spellEnd"/>
            <w:r w:rsidRPr="002056CD">
              <w:rPr>
                <w:rFonts w:ascii="Corbel" w:hAnsi="Corbel"/>
                <w:sz w:val="24"/>
                <w:szCs w:val="24"/>
              </w:rPr>
              <w:t>;</w:t>
            </w:r>
          </w:p>
          <w:p w14:paraId="6F7EF389" w14:textId="77777777" w:rsidR="00BA4567" w:rsidRPr="002056CD" w:rsidRDefault="00002EDB" w:rsidP="002056C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056CD">
              <w:rPr>
                <w:rFonts w:ascii="Corbel" w:hAnsi="Corbel"/>
                <w:sz w:val="24"/>
                <w:szCs w:val="24"/>
              </w:rPr>
              <w:t>-  relatywizm moralny, kulturowy i sytuacyjny</w:t>
            </w:r>
          </w:p>
        </w:tc>
      </w:tr>
      <w:tr w:rsidR="00BA4567" w:rsidRPr="002056CD" w14:paraId="2213713B" w14:textId="77777777" w:rsidTr="00023E9E">
        <w:tc>
          <w:tcPr>
            <w:tcW w:w="9520" w:type="dxa"/>
          </w:tcPr>
          <w:p w14:paraId="7E33BE2B" w14:textId="77777777" w:rsidR="00BA4567" w:rsidRPr="002056CD" w:rsidRDefault="00002EDB" w:rsidP="002056C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056CD">
              <w:rPr>
                <w:rFonts w:ascii="Corbel" w:hAnsi="Corbel"/>
                <w:sz w:val="24"/>
                <w:szCs w:val="24"/>
              </w:rPr>
              <w:t>Ogólna charakterystyka argumentacji etycznej</w:t>
            </w:r>
          </w:p>
        </w:tc>
      </w:tr>
      <w:tr w:rsidR="00BA4567" w:rsidRPr="002056CD" w14:paraId="13CFE20A" w14:textId="77777777" w:rsidTr="00023E9E">
        <w:tc>
          <w:tcPr>
            <w:tcW w:w="9520" w:type="dxa"/>
          </w:tcPr>
          <w:p w14:paraId="5EEBB6C7" w14:textId="77777777" w:rsidR="00BA4567" w:rsidRPr="002056CD" w:rsidRDefault="00002EDB" w:rsidP="002056C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056CD">
              <w:rPr>
                <w:rFonts w:ascii="Corbel" w:hAnsi="Corbel"/>
                <w:sz w:val="24"/>
                <w:szCs w:val="24"/>
              </w:rPr>
              <w:t>Typologia argumentów wykorzystywanych w dyskursie etycznym</w:t>
            </w:r>
          </w:p>
        </w:tc>
      </w:tr>
      <w:tr w:rsidR="00BA4567" w:rsidRPr="002056CD" w14:paraId="2F514EB1" w14:textId="77777777" w:rsidTr="00023E9E">
        <w:tc>
          <w:tcPr>
            <w:tcW w:w="9520" w:type="dxa"/>
          </w:tcPr>
          <w:p w14:paraId="291F42C5" w14:textId="77777777" w:rsidR="00BA4567" w:rsidRPr="002056CD" w:rsidRDefault="00002EDB" w:rsidP="002056C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056CD">
              <w:rPr>
                <w:rFonts w:ascii="Corbel" w:hAnsi="Corbel"/>
                <w:sz w:val="24"/>
                <w:szCs w:val="24"/>
              </w:rPr>
              <w:t>Sprawiedliwość, słuszność, miłosierdzie</w:t>
            </w:r>
          </w:p>
        </w:tc>
      </w:tr>
      <w:tr w:rsidR="00BA4567" w:rsidRPr="002056CD" w14:paraId="447202EF" w14:textId="77777777" w:rsidTr="00023E9E">
        <w:tc>
          <w:tcPr>
            <w:tcW w:w="9520" w:type="dxa"/>
          </w:tcPr>
          <w:p w14:paraId="5D44AEF2" w14:textId="77777777" w:rsidR="00002EDB" w:rsidRPr="002056CD" w:rsidRDefault="00002EDB" w:rsidP="002056C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056CD">
              <w:rPr>
                <w:rFonts w:ascii="Corbel" w:hAnsi="Corbel"/>
                <w:sz w:val="24"/>
                <w:szCs w:val="24"/>
              </w:rPr>
              <w:t>Moralność a prawo:</w:t>
            </w:r>
          </w:p>
          <w:p w14:paraId="2EF8612B" w14:textId="77777777" w:rsidR="00002EDB" w:rsidRPr="002056CD" w:rsidRDefault="00002EDB" w:rsidP="002056C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056CD">
              <w:rPr>
                <w:rFonts w:ascii="Corbel" w:hAnsi="Corbel"/>
                <w:sz w:val="24"/>
                <w:szCs w:val="24"/>
              </w:rPr>
              <w:t>- kryteria dystynkcji;</w:t>
            </w:r>
          </w:p>
          <w:p w14:paraId="09B46DA4" w14:textId="77777777" w:rsidR="00002EDB" w:rsidRPr="002056CD" w:rsidRDefault="00002EDB" w:rsidP="002056C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056CD">
              <w:rPr>
                <w:rFonts w:ascii="Corbel" w:hAnsi="Corbel"/>
                <w:sz w:val="24"/>
                <w:szCs w:val="24"/>
              </w:rPr>
              <w:t>- relacje pojęciowe, walidacyjne, treściowe i funkcjonalne;</w:t>
            </w:r>
          </w:p>
          <w:p w14:paraId="69DED6D6" w14:textId="77777777" w:rsidR="00002EDB" w:rsidRPr="002056CD" w:rsidRDefault="00002EDB" w:rsidP="002056C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056CD">
              <w:rPr>
                <w:rFonts w:ascii="Corbel" w:hAnsi="Corbel"/>
                <w:sz w:val="24"/>
                <w:szCs w:val="24"/>
              </w:rPr>
              <w:t>- moralizm prawa;</w:t>
            </w:r>
          </w:p>
          <w:p w14:paraId="24E4BAAB" w14:textId="77777777" w:rsidR="00002EDB" w:rsidRPr="002056CD" w:rsidRDefault="00002EDB" w:rsidP="002056C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056CD">
              <w:rPr>
                <w:rFonts w:ascii="Corbel" w:hAnsi="Corbel"/>
                <w:sz w:val="24"/>
                <w:szCs w:val="24"/>
              </w:rPr>
              <w:t>- paternalizm prawa;</w:t>
            </w:r>
          </w:p>
          <w:p w14:paraId="75D9ED50" w14:textId="77777777" w:rsidR="00BA4567" w:rsidRPr="002056CD" w:rsidRDefault="00002EDB" w:rsidP="002056C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056CD">
              <w:rPr>
                <w:rFonts w:ascii="Corbel" w:hAnsi="Corbel"/>
                <w:sz w:val="24"/>
                <w:szCs w:val="24"/>
              </w:rPr>
              <w:t>-  obywatelskie nieposłuszeństwo</w:t>
            </w:r>
          </w:p>
        </w:tc>
      </w:tr>
      <w:tr w:rsidR="00394B6D" w:rsidRPr="002056CD" w14:paraId="64004AE8" w14:textId="77777777" w:rsidTr="00023E9E">
        <w:tc>
          <w:tcPr>
            <w:tcW w:w="9520" w:type="dxa"/>
          </w:tcPr>
          <w:p w14:paraId="64E761D0" w14:textId="77777777" w:rsidR="00002EDB" w:rsidRPr="002056CD" w:rsidRDefault="00002EDB" w:rsidP="002056C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056CD">
              <w:rPr>
                <w:rFonts w:ascii="Corbel" w:hAnsi="Corbel"/>
                <w:sz w:val="24"/>
                <w:szCs w:val="24"/>
              </w:rPr>
              <w:t>Wybrane zagadnienia etyki szczegółowej (do wyboru):</w:t>
            </w:r>
          </w:p>
          <w:p w14:paraId="1BA06459" w14:textId="77777777" w:rsidR="00002EDB" w:rsidRPr="002056CD" w:rsidRDefault="00002EDB" w:rsidP="002056C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056CD">
              <w:rPr>
                <w:rFonts w:ascii="Corbel" w:hAnsi="Corbel"/>
                <w:sz w:val="24"/>
                <w:szCs w:val="24"/>
              </w:rPr>
              <w:t>- kara śmierci,</w:t>
            </w:r>
          </w:p>
          <w:p w14:paraId="73366081" w14:textId="77777777" w:rsidR="00002EDB" w:rsidRPr="002056CD" w:rsidRDefault="00002EDB" w:rsidP="002056C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056CD">
              <w:rPr>
                <w:rFonts w:ascii="Corbel" w:hAnsi="Corbel"/>
                <w:sz w:val="24"/>
                <w:szCs w:val="24"/>
              </w:rPr>
              <w:t>- eutanazja,</w:t>
            </w:r>
          </w:p>
          <w:p w14:paraId="08211B38" w14:textId="77777777" w:rsidR="00002EDB" w:rsidRPr="002056CD" w:rsidRDefault="00002EDB" w:rsidP="002056C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056CD">
              <w:rPr>
                <w:rFonts w:ascii="Corbel" w:hAnsi="Corbel"/>
                <w:sz w:val="24"/>
                <w:szCs w:val="24"/>
              </w:rPr>
              <w:t>- aborcja,</w:t>
            </w:r>
          </w:p>
          <w:p w14:paraId="791DEB9D" w14:textId="77777777" w:rsidR="00002EDB" w:rsidRPr="002056CD" w:rsidRDefault="00002EDB" w:rsidP="002056C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056CD">
              <w:rPr>
                <w:rFonts w:ascii="Corbel" w:hAnsi="Corbel"/>
                <w:sz w:val="24"/>
                <w:szCs w:val="24"/>
              </w:rPr>
              <w:t>- związki partnerskie i małżeństwa homoseksualne</w:t>
            </w:r>
          </w:p>
          <w:p w14:paraId="0BE4CFB0" w14:textId="77777777" w:rsidR="00394B6D" w:rsidRPr="002056CD" w:rsidRDefault="00002EDB" w:rsidP="002056C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056CD">
              <w:rPr>
                <w:rFonts w:ascii="Corbel" w:hAnsi="Corbel"/>
                <w:sz w:val="24"/>
                <w:szCs w:val="24"/>
              </w:rPr>
              <w:t>- zapłodnienie pozaustrojowe</w:t>
            </w:r>
          </w:p>
        </w:tc>
      </w:tr>
    </w:tbl>
    <w:p w14:paraId="487237E9" w14:textId="77777777" w:rsidR="0085747A" w:rsidRPr="002056C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4D70A91" w14:textId="77777777" w:rsidR="0085747A" w:rsidRPr="002056CD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056CD">
        <w:rPr>
          <w:rFonts w:ascii="Corbel" w:hAnsi="Corbel"/>
          <w:smallCaps w:val="0"/>
          <w:szCs w:val="24"/>
        </w:rPr>
        <w:t>3.4 Metody dydaktyczne</w:t>
      </w:r>
    </w:p>
    <w:p w14:paraId="78BD5049" w14:textId="77777777" w:rsidR="002E7BA4" w:rsidRPr="002056CD" w:rsidRDefault="00B67FDD" w:rsidP="002056CD">
      <w:pPr>
        <w:pStyle w:val="Punktygwne"/>
        <w:ind w:left="426"/>
        <w:rPr>
          <w:rFonts w:ascii="Corbel" w:hAnsi="Corbel"/>
          <w:b w:val="0"/>
          <w:smallCaps w:val="0"/>
          <w:szCs w:val="24"/>
        </w:rPr>
      </w:pPr>
      <w:r w:rsidRPr="002056CD">
        <w:rPr>
          <w:rFonts w:ascii="Corbel" w:hAnsi="Corbel"/>
          <w:b w:val="0"/>
          <w:smallCaps w:val="0"/>
          <w:szCs w:val="24"/>
        </w:rPr>
        <w:t>W</w:t>
      </w:r>
      <w:r w:rsidR="002E7BA4" w:rsidRPr="002056CD">
        <w:rPr>
          <w:rFonts w:ascii="Corbel" w:hAnsi="Corbel"/>
          <w:b w:val="0"/>
          <w:smallCaps w:val="0"/>
          <w:szCs w:val="24"/>
        </w:rPr>
        <w:t>ykład problemowy</w:t>
      </w:r>
      <w:r w:rsidR="00C26F26" w:rsidRPr="002056CD">
        <w:rPr>
          <w:rFonts w:ascii="Corbel" w:hAnsi="Corbel"/>
          <w:b w:val="0"/>
          <w:smallCaps w:val="0"/>
          <w:szCs w:val="24"/>
        </w:rPr>
        <w:t xml:space="preserve"> </w:t>
      </w:r>
      <w:r w:rsidR="002E7BA4" w:rsidRPr="002056CD">
        <w:rPr>
          <w:rFonts w:ascii="Corbel" w:hAnsi="Corbel"/>
          <w:b w:val="0"/>
          <w:smallCaps w:val="0"/>
          <w:szCs w:val="24"/>
        </w:rPr>
        <w:t>z prezentacją multimedialną,</w:t>
      </w:r>
      <w:r w:rsidR="00C26F26" w:rsidRPr="002056CD">
        <w:rPr>
          <w:rFonts w:ascii="Corbel" w:hAnsi="Corbel"/>
          <w:b w:val="0"/>
          <w:smallCaps w:val="0"/>
          <w:szCs w:val="24"/>
        </w:rPr>
        <w:t xml:space="preserve"> </w:t>
      </w:r>
      <w:r w:rsidR="002E7BA4" w:rsidRPr="002056CD">
        <w:rPr>
          <w:rFonts w:ascii="Corbel" w:hAnsi="Corbel"/>
          <w:b w:val="0"/>
          <w:smallCaps w:val="0"/>
          <w:szCs w:val="24"/>
        </w:rPr>
        <w:t>wykład z elementami konwersatorium</w:t>
      </w:r>
      <w:r w:rsidR="007C1E8F" w:rsidRPr="002056CD">
        <w:rPr>
          <w:rFonts w:ascii="Corbel" w:hAnsi="Corbel"/>
          <w:b w:val="0"/>
          <w:smallCaps w:val="0"/>
          <w:szCs w:val="24"/>
        </w:rPr>
        <w:t xml:space="preserve">. </w:t>
      </w:r>
      <w:r w:rsidRPr="002056CD">
        <w:rPr>
          <w:rFonts w:ascii="Corbel" w:hAnsi="Corbel"/>
          <w:b w:val="0"/>
          <w:iCs/>
          <w:smallCaps w:val="0"/>
          <w:szCs w:val="24"/>
        </w:rPr>
        <w:t>Metoda aktywizująca, skłaniająca studentów do samodzielnej prez</w:t>
      </w:r>
      <w:r w:rsidR="007C1E8F" w:rsidRPr="002056CD">
        <w:rPr>
          <w:rFonts w:ascii="Corbel" w:hAnsi="Corbel"/>
          <w:b w:val="0"/>
          <w:iCs/>
          <w:smallCaps w:val="0"/>
          <w:szCs w:val="24"/>
        </w:rPr>
        <w:t>entacji zagadnień teoretycznych</w:t>
      </w:r>
      <w:r w:rsidRPr="002056CD">
        <w:rPr>
          <w:rFonts w:ascii="Corbel" w:hAnsi="Corbel"/>
          <w:b w:val="0"/>
          <w:iCs/>
          <w:smallCaps w:val="0"/>
          <w:szCs w:val="24"/>
        </w:rPr>
        <w:t xml:space="preserve"> oraz samodzielnego  wyciągania wniosków i oceny stanu prawnego. Prowokowanie do rozmów oraz dyskusji, w trakcie których uczestnicy zajęć wyrażają opinie poparte posiadaną wiedzą.</w:t>
      </w:r>
    </w:p>
    <w:p w14:paraId="42C0F8D9" w14:textId="77777777" w:rsidR="00E960BB" w:rsidRPr="002056CD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0177BB2" w14:textId="77777777" w:rsidR="0085747A" w:rsidRPr="002056CD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056CD">
        <w:rPr>
          <w:rFonts w:ascii="Corbel" w:hAnsi="Corbel"/>
          <w:smallCaps w:val="0"/>
          <w:szCs w:val="24"/>
        </w:rPr>
        <w:t xml:space="preserve">4. </w:t>
      </w:r>
      <w:r w:rsidR="0085747A" w:rsidRPr="002056CD">
        <w:rPr>
          <w:rFonts w:ascii="Corbel" w:hAnsi="Corbel"/>
          <w:smallCaps w:val="0"/>
          <w:szCs w:val="24"/>
        </w:rPr>
        <w:t>METODY I KRYTERIA OCENY</w:t>
      </w:r>
    </w:p>
    <w:p w14:paraId="1FF10D7E" w14:textId="77777777" w:rsidR="00923D7D" w:rsidRPr="002056CD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9F6C98" w14:textId="77777777" w:rsidR="0085747A" w:rsidRPr="002056CD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056CD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2056CD">
        <w:rPr>
          <w:rFonts w:ascii="Corbel" w:hAnsi="Corbel"/>
          <w:smallCaps w:val="0"/>
          <w:szCs w:val="24"/>
        </w:rPr>
        <w:t>uczenia się</w:t>
      </w:r>
    </w:p>
    <w:p w14:paraId="2DDEEB62" w14:textId="77777777" w:rsidR="00C26F26" w:rsidRPr="002056CD" w:rsidRDefault="00C26F2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37"/>
        <w:gridCol w:w="2121"/>
      </w:tblGrid>
      <w:tr w:rsidR="00C26F26" w:rsidRPr="002056CD" w14:paraId="0D3F0ABD" w14:textId="77777777" w:rsidTr="00504686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8CCF1" w14:textId="77777777" w:rsidR="00C26F26" w:rsidRPr="002056CD" w:rsidRDefault="00C26F26" w:rsidP="001E23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056CD"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B182F" w14:textId="77777777" w:rsidR="00C26F26" w:rsidRPr="002056CD" w:rsidRDefault="00C26F26" w:rsidP="001E23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 w:rsidRPr="002056CD">
              <w:rPr>
                <w:rFonts w:ascii="Corbel" w:hAnsi="Corbel"/>
                <w:b w:val="0"/>
                <w:color w:val="000000"/>
                <w:szCs w:val="24"/>
              </w:rPr>
              <w:t xml:space="preserve">Metody oceny efektów uczenia </w:t>
            </w:r>
            <w:r w:rsidR="00504686" w:rsidRPr="002056CD">
              <w:rPr>
                <w:rFonts w:ascii="Corbel" w:hAnsi="Corbel"/>
                <w:b w:val="0"/>
                <w:color w:val="000000"/>
                <w:szCs w:val="24"/>
              </w:rPr>
              <w:t xml:space="preserve">się </w:t>
            </w:r>
          </w:p>
          <w:p w14:paraId="5A3BACB9" w14:textId="77777777" w:rsidR="00C26F26" w:rsidRPr="002056CD" w:rsidRDefault="00C26F26" w:rsidP="001E23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056CD">
              <w:rPr>
                <w:rFonts w:ascii="Corbel" w:hAnsi="Corbel"/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E138B" w14:textId="77777777" w:rsidR="00C26F26" w:rsidRPr="002056CD" w:rsidRDefault="00C26F26" w:rsidP="001E23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056CD"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  <w:p w14:paraId="3A208946" w14:textId="77777777" w:rsidR="00C26F26" w:rsidRPr="002056CD" w:rsidRDefault="00C26F26" w:rsidP="001E23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056CD">
              <w:rPr>
                <w:rFonts w:ascii="Corbel" w:hAnsi="Corbel"/>
                <w:b w:val="0"/>
                <w:szCs w:val="24"/>
              </w:rPr>
              <w:t xml:space="preserve">(w, </w:t>
            </w:r>
            <w:proofErr w:type="spellStart"/>
            <w:r w:rsidRPr="002056CD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 w:rsidRPr="002056CD">
              <w:rPr>
                <w:rFonts w:ascii="Corbel" w:hAnsi="Corbel"/>
                <w:b w:val="0"/>
                <w:szCs w:val="24"/>
              </w:rPr>
              <w:t>, …)</w:t>
            </w:r>
          </w:p>
        </w:tc>
      </w:tr>
      <w:tr w:rsidR="00C26F26" w:rsidRPr="002056CD" w14:paraId="695549D5" w14:textId="77777777" w:rsidTr="00504686">
        <w:trPr>
          <w:trHeight w:val="568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BB300" w14:textId="77777777" w:rsidR="00C26F26" w:rsidRPr="002056CD" w:rsidRDefault="00504686" w:rsidP="001E23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2056CD">
              <w:rPr>
                <w:rFonts w:ascii="Corbel" w:hAnsi="Corbel"/>
                <w:b w:val="0"/>
                <w:bCs/>
                <w:szCs w:val="24"/>
              </w:rPr>
              <w:t>EK_01 -EK_09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EE5A2" w14:textId="77777777" w:rsidR="00C26F26" w:rsidRPr="002056CD" w:rsidRDefault="0001543C" w:rsidP="001E23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color w:val="000000"/>
                <w:szCs w:val="24"/>
              </w:rPr>
            </w:pPr>
            <w:r w:rsidRPr="002056CD">
              <w:rPr>
                <w:rFonts w:ascii="Corbel" w:hAnsi="Corbel"/>
                <w:b w:val="0"/>
                <w:bCs/>
                <w:color w:val="000000"/>
                <w:szCs w:val="24"/>
              </w:rPr>
              <w:t>KOLOKWIUM</w:t>
            </w:r>
            <w:r w:rsidR="00504686" w:rsidRPr="002056CD">
              <w:rPr>
                <w:rFonts w:ascii="Corbel" w:hAnsi="Corbel"/>
                <w:b w:val="0"/>
                <w:bCs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C6180" w14:textId="77777777" w:rsidR="00C26F26" w:rsidRPr="002056CD" w:rsidRDefault="00504686" w:rsidP="001E23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proofErr w:type="spellStart"/>
            <w:r w:rsidRPr="002056CD">
              <w:rPr>
                <w:rFonts w:ascii="Corbel" w:hAnsi="Corbel"/>
                <w:b w:val="0"/>
                <w:bCs/>
                <w:szCs w:val="24"/>
              </w:rPr>
              <w:t>konw</w:t>
            </w:r>
            <w:proofErr w:type="spellEnd"/>
            <w:r w:rsidRPr="002056CD">
              <w:rPr>
                <w:rFonts w:ascii="Corbel" w:hAnsi="Corbel"/>
                <w:b w:val="0"/>
                <w:bCs/>
                <w:szCs w:val="24"/>
              </w:rPr>
              <w:t>.</w:t>
            </w:r>
          </w:p>
        </w:tc>
      </w:tr>
    </w:tbl>
    <w:p w14:paraId="4565EA7E" w14:textId="094DC916" w:rsidR="00923D7D" w:rsidRPr="002056CD" w:rsidRDefault="00DA317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2056CD">
        <w:rPr>
          <w:rFonts w:ascii="Corbel" w:hAnsi="Corbel"/>
          <w:b w:val="0"/>
          <w:smallCaps w:val="0"/>
          <w:szCs w:val="24"/>
        </w:rPr>
        <w:br w:type="column"/>
      </w:r>
    </w:p>
    <w:p w14:paraId="71E1C45A" w14:textId="77777777" w:rsidR="0085747A" w:rsidRPr="002056CD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056CD">
        <w:rPr>
          <w:rFonts w:ascii="Corbel" w:hAnsi="Corbel"/>
          <w:smallCaps w:val="0"/>
          <w:szCs w:val="24"/>
        </w:rPr>
        <w:t xml:space="preserve">4.2 </w:t>
      </w:r>
      <w:r w:rsidR="0085747A" w:rsidRPr="002056CD">
        <w:rPr>
          <w:rFonts w:ascii="Corbel" w:hAnsi="Corbel"/>
          <w:smallCaps w:val="0"/>
          <w:szCs w:val="24"/>
        </w:rPr>
        <w:t>Warunki zaliczenia przedmiotu (kryteria oceniania)</w:t>
      </w:r>
    </w:p>
    <w:p w14:paraId="7D36B610" w14:textId="77777777" w:rsidR="00923D7D" w:rsidRPr="002056CD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056CD" w14:paraId="1C16FAC2" w14:textId="77777777" w:rsidTr="00923D7D">
        <w:tc>
          <w:tcPr>
            <w:tcW w:w="9670" w:type="dxa"/>
          </w:tcPr>
          <w:p w14:paraId="36F3904E" w14:textId="77777777" w:rsidR="0085747A" w:rsidRPr="002056CD" w:rsidRDefault="0085747A" w:rsidP="002056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8F3C9FE" w14:textId="77777777" w:rsidR="009A3770" w:rsidRPr="002056CD" w:rsidRDefault="009A3770" w:rsidP="002056C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056CD">
              <w:rPr>
                <w:rFonts w:ascii="Corbel" w:hAnsi="Corbel"/>
                <w:sz w:val="24"/>
                <w:szCs w:val="24"/>
              </w:rPr>
              <w:t xml:space="preserve">Pisemna praca zaliczeniowa na jeden z indywidualnie wybieranych przez studentów tematów z uprzednio podanej im do wiadomości listy zagadnień. Objętość pracy: nie mniej niż 10 stron formatu A4; czcionka Times New Roman 12; odstęp między wierszami 1,5; wymagane przypisy i bibliografia. </w:t>
            </w:r>
          </w:p>
          <w:p w14:paraId="7B98DDF3" w14:textId="77777777" w:rsidR="009A3770" w:rsidRPr="002056CD" w:rsidRDefault="009A3770" w:rsidP="002056CD">
            <w:pPr>
              <w:spacing w:after="0" w:line="240" w:lineRule="auto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2056CD">
              <w:rPr>
                <w:rFonts w:ascii="Corbel" w:hAnsi="Corbel"/>
                <w:sz w:val="24"/>
                <w:szCs w:val="24"/>
              </w:rPr>
              <w:t>Kryteria oceny: dobór tez wraz z argumentacją, kompletność odpowiedzi, fachowa terminologia, wykorzystanie bibliografii.</w:t>
            </w:r>
          </w:p>
          <w:p w14:paraId="3287BAD3" w14:textId="77777777" w:rsidR="0085747A" w:rsidRPr="002056C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89EB09B" w14:textId="77777777" w:rsidR="0085747A" w:rsidRPr="002056C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E9F2C4" w14:textId="77777777" w:rsidR="009F4610" w:rsidRPr="002056CD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2056CD">
        <w:rPr>
          <w:rFonts w:ascii="Corbel" w:hAnsi="Corbel"/>
          <w:b/>
          <w:sz w:val="24"/>
          <w:szCs w:val="24"/>
        </w:rPr>
        <w:t xml:space="preserve">5. </w:t>
      </w:r>
      <w:r w:rsidR="00C61DC5" w:rsidRPr="002056CD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C13157B" w14:textId="77777777" w:rsidR="0085747A" w:rsidRPr="002056C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4246"/>
      </w:tblGrid>
      <w:tr w:rsidR="0085747A" w:rsidRPr="002056CD" w14:paraId="0709CE1E" w14:textId="77777777" w:rsidTr="002056CD">
        <w:tc>
          <w:tcPr>
            <w:tcW w:w="5274" w:type="dxa"/>
            <w:vAlign w:val="center"/>
          </w:tcPr>
          <w:p w14:paraId="432BE613" w14:textId="77777777" w:rsidR="0085747A" w:rsidRPr="002056C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056CD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2056CD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2056CD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246" w:type="dxa"/>
            <w:vAlign w:val="center"/>
          </w:tcPr>
          <w:p w14:paraId="0626514E" w14:textId="77777777" w:rsidR="0085747A" w:rsidRPr="002056C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056CD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2056CD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2056CD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2056CD" w14:paraId="65BD2F39" w14:textId="77777777" w:rsidTr="002056CD">
        <w:tc>
          <w:tcPr>
            <w:tcW w:w="5274" w:type="dxa"/>
          </w:tcPr>
          <w:p w14:paraId="1E3511E4" w14:textId="77777777" w:rsidR="0085747A" w:rsidRPr="002056CD" w:rsidRDefault="00C61DC5" w:rsidP="000154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056CD">
              <w:rPr>
                <w:rFonts w:ascii="Corbel" w:hAnsi="Corbel"/>
                <w:sz w:val="24"/>
                <w:szCs w:val="24"/>
              </w:rPr>
              <w:t>G</w:t>
            </w:r>
            <w:r w:rsidR="0085747A" w:rsidRPr="002056CD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2056CD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2056CD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2056CD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2056CD">
              <w:rPr>
                <w:rFonts w:ascii="Corbel" w:hAnsi="Corbel"/>
                <w:sz w:val="24"/>
                <w:szCs w:val="24"/>
              </w:rPr>
              <w:t xml:space="preserve"> </w:t>
            </w:r>
            <w:r w:rsidR="0001543C" w:rsidRPr="002056CD">
              <w:rPr>
                <w:rFonts w:ascii="Corbel" w:hAnsi="Corbel"/>
                <w:sz w:val="24"/>
                <w:szCs w:val="24"/>
              </w:rPr>
              <w:t>z harmonogramu studiów</w:t>
            </w:r>
          </w:p>
        </w:tc>
        <w:tc>
          <w:tcPr>
            <w:tcW w:w="4246" w:type="dxa"/>
          </w:tcPr>
          <w:p w14:paraId="74FC2C1F" w14:textId="77777777" w:rsidR="005457AA" w:rsidRPr="002056CD" w:rsidRDefault="006D2ADA" w:rsidP="0001543C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056CD">
              <w:rPr>
                <w:rFonts w:ascii="Corbel" w:hAnsi="Corbel"/>
                <w:sz w:val="24"/>
                <w:szCs w:val="24"/>
              </w:rPr>
              <w:t>15</w:t>
            </w:r>
            <w:r w:rsidR="005457AA" w:rsidRPr="002056CD">
              <w:rPr>
                <w:rFonts w:ascii="Corbel" w:hAnsi="Corbel"/>
                <w:sz w:val="24"/>
                <w:szCs w:val="24"/>
              </w:rPr>
              <w:t xml:space="preserve"> g</w:t>
            </w:r>
            <w:r w:rsidR="00504686" w:rsidRPr="002056CD">
              <w:rPr>
                <w:rFonts w:ascii="Corbel" w:hAnsi="Corbel"/>
                <w:sz w:val="24"/>
                <w:szCs w:val="24"/>
              </w:rPr>
              <w:t>odz.</w:t>
            </w:r>
          </w:p>
          <w:p w14:paraId="0935885E" w14:textId="77777777" w:rsidR="0085747A" w:rsidRPr="002056CD" w:rsidRDefault="0085747A" w:rsidP="000154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2056CD" w14:paraId="7EA64683" w14:textId="77777777" w:rsidTr="002056CD">
        <w:tc>
          <w:tcPr>
            <w:tcW w:w="5274" w:type="dxa"/>
          </w:tcPr>
          <w:p w14:paraId="25C99CF0" w14:textId="77777777" w:rsidR="00C61DC5" w:rsidRPr="002056CD" w:rsidRDefault="00C61DC5" w:rsidP="000154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056CD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29666FF" w14:textId="77777777" w:rsidR="00C61DC5" w:rsidRPr="002056CD" w:rsidRDefault="00C61DC5" w:rsidP="000154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056CD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246" w:type="dxa"/>
          </w:tcPr>
          <w:p w14:paraId="1EFA2D3D" w14:textId="27CE5DD1" w:rsidR="00C61DC5" w:rsidRPr="002056CD" w:rsidRDefault="009A3770" w:rsidP="000154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056CD">
              <w:rPr>
                <w:rFonts w:ascii="Corbel" w:hAnsi="Corbel"/>
                <w:sz w:val="24"/>
                <w:szCs w:val="24"/>
              </w:rPr>
              <w:t>5</w:t>
            </w:r>
            <w:r w:rsidR="005457AA" w:rsidRPr="002056CD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C61DC5" w:rsidRPr="002056CD" w14:paraId="7D76144C" w14:textId="77777777" w:rsidTr="002056CD">
        <w:tc>
          <w:tcPr>
            <w:tcW w:w="5274" w:type="dxa"/>
          </w:tcPr>
          <w:p w14:paraId="4BEC0920" w14:textId="77777777" w:rsidR="0071620A" w:rsidRPr="002056CD" w:rsidRDefault="00C61DC5" w:rsidP="000154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056CD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926DC14" w14:textId="77777777" w:rsidR="00C61DC5" w:rsidRPr="002056CD" w:rsidRDefault="00C61DC5" w:rsidP="000154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056CD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246" w:type="dxa"/>
          </w:tcPr>
          <w:p w14:paraId="22D5C1BC" w14:textId="77777777" w:rsidR="00C61DC5" w:rsidRPr="002056CD" w:rsidRDefault="00504686" w:rsidP="000154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056CD">
              <w:rPr>
                <w:rFonts w:ascii="Corbel" w:hAnsi="Corbel"/>
                <w:sz w:val="24"/>
                <w:szCs w:val="24"/>
              </w:rPr>
              <w:t>70</w:t>
            </w:r>
            <w:r w:rsidR="009A3770" w:rsidRPr="002056CD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5747A" w:rsidRPr="002056CD" w14:paraId="21C23B23" w14:textId="77777777" w:rsidTr="002056CD">
        <w:tc>
          <w:tcPr>
            <w:tcW w:w="5274" w:type="dxa"/>
          </w:tcPr>
          <w:p w14:paraId="35F5A0FF" w14:textId="77777777" w:rsidR="0085747A" w:rsidRPr="002056CD" w:rsidRDefault="0085747A" w:rsidP="000154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056C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246" w:type="dxa"/>
          </w:tcPr>
          <w:p w14:paraId="2B2E1401" w14:textId="77777777" w:rsidR="0085747A" w:rsidRPr="002056CD" w:rsidRDefault="00504686" w:rsidP="006D2A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056CD"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2056CD" w14:paraId="5C0B4814" w14:textId="77777777" w:rsidTr="002056CD">
        <w:tc>
          <w:tcPr>
            <w:tcW w:w="5274" w:type="dxa"/>
          </w:tcPr>
          <w:p w14:paraId="33638036" w14:textId="77777777" w:rsidR="0085747A" w:rsidRPr="002056C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056C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246" w:type="dxa"/>
          </w:tcPr>
          <w:p w14:paraId="0B3A70EF" w14:textId="77777777" w:rsidR="0085747A" w:rsidRPr="002056CD" w:rsidRDefault="006D2ADA" w:rsidP="000154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056C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7D91D81" w14:textId="77777777" w:rsidR="0085747A" w:rsidRPr="002056CD" w:rsidRDefault="00923D7D" w:rsidP="002056CD">
      <w:pPr>
        <w:pStyle w:val="Punktygwne"/>
        <w:spacing w:before="0" w:after="0"/>
        <w:ind w:left="142"/>
        <w:rPr>
          <w:rFonts w:ascii="Corbel" w:hAnsi="Corbel"/>
          <w:b w:val="0"/>
          <w:i/>
          <w:smallCaps w:val="0"/>
          <w:szCs w:val="24"/>
        </w:rPr>
      </w:pPr>
      <w:r w:rsidRPr="002056CD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2056C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F4DA978" w14:textId="77777777" w:rsidR="003E1941" w:rsidRPr="002056CD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6B1EA3" w14:textId="77777777" w:rsidR="0085747A" w:rsidRPr="002056CD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056CD">
        <w:rPr>
          <w:rFonts w:ascii="Corbel" w:hAnsi="Corbel"/>
          <w:smallCaps w:val="0"/>
          <w:szCs w:val="24"/>
        </w:rPr>
        <w:t xml:space="preserve">6. </w:t>
      </w:r>
      <w:r w:rsidR="0085747A" w:rsidRPr="002056CD">
        <w:rPr>
          <w:rFonts w:ascii="Corbel" w:hAnsi="Corbel"/>
          <w:smallCaps w:val="0"/>
          <w:szCs w:val="24"/>
        </w:rPr>
        <w:t>PRAKTYKI ZAWODOWE W RAMACH PRZEDMIOTU</w:t>
      </w:r>
    </w:p>
    <w:p w14:paraId="058315FB" w14:textId="77777777" w:rsidR="0085747A" w:rsidRPr="002056CD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5"/>
        <w:gridCol w:w="3798"/>
      </w:tblGrid>
      <w:tr w:rsidR="0085747A" w:rsidRPr="002056CD" w14:paraId="41629C95" w14:textId="77777777" w:rsidTr="002056CD">
        <w:trPr>
          <w:trHeight w:val="397"/>
        </w:trPr>
        <w:tc>
          <w:tcPr>
            <w:tcW w:w="3715" w:type="dxa"/>
          </w:tcPr>
          <w:p w14:paraId="10EEEB98" w14:textId="77777777" w:rsidR="0085747A" w:rsidRPr="002056C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56C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798" w:type="dxa"/>
          </w:tcPr>
          <w:p w14:paraId="38D0E80A" w14:textId="77777777" w:rsidR="0085747A" w:rsidRPr="002056CD" w:rsidRDefault="005457A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56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-----------------------------------------</w:t>
            </w:r>
          </w:p>
        </w:tc>
      </w:tr>
      <w:tr w:rsidR="0085747A" w:rsidRPr="002056CD" w14:paraId="125A1449" w14:textId="77777777" w:rsidTr="002056CD">
        <w:trPr>
          <w:trHeight w:val="397"/>
        </w:trPr>
        <w:tc>
          <w:tcPr>
            <w:tcW w:w="3715" w:type="dxa"/>
          </w:tcPr>
          <w:p w14:paraId="7F1DE115" w14:textId="77777777" w:rsidR="0085747A" w:rsidRPr="002056C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56C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798" w:type="dxa"/>
          </w:tcPr>
          <w:p w14:paraId="3850E47B" w14:textId="77777777" w:rsidR="0085747A" w:rsidRPr="002056CD" w:rsidRDefault="005457A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56CD">
              <w:rPr>
                <w:rFonts w:ascii="Corbel" w:hAnsi="Corbel"/>
                <w:b w:val="0"/>
                <w:smallCaps w:val="0"/>
                <w:szCs w:val="24"/>
              </w:rPr>
              <w:t>------------------------------------------</w:t>
            </w:r>
          </w:p>
        </w:tc>
      </w:tr>
    </w:tbl>
    <w:p w14:paraId="24C8E094" w14:textId="77777777" w:rsidR="003E1941" w:rsidRPr="002056CD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95C601D" w14:textId="77777777" w:rsidR="0085747A" w:rsidRPr="002056C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056CD">
        <w:rPr>
          <w:rFonts w:ascii="Corbel" w:hAnsi="Corbel"/>
          <w:smallCaps w:val="0"/>
          <w:szCs w:val="24"/>
        </w:rPr>
        <w:t xml:space="preserve">7. </w:t>
      </w:r>
      <w:r w:rsidR="0085747A" w:rsidRPr="002056CD">
        <w:rPr>
          <w:rFonts w:ascii="Corbel" w:hAnsi="Corbel"/>
          <w:smallCaps w:val="0"/>
          <w:szCs w:val="24"/>
        </w:rPr>
        <w:t>LITERATURA</w:t>
      </w:r>
    </w:p>
    <w:p w14:paraId="77E003E9" w14:textId="77777777" w:rsidR="00675843" w:rsidRPr="002056C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A3770" w:rsidRPr="002056CD" w14:paraId="16923408" w14:textId="77777777" w:rsidTr="005A790F">
        <w:tc>
          <w:tcPr>
            <w:tcW w:w="7513" w:type="dxa"/>
          </w:tcPr>
          <w:p w14:paraId="6802F781" w14:textId="77777777" w:rsidR="009A3770" w:rsidRPr="002056CD" w:rsidRDefault="009A3770" w:rsidP="009A3770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2056CD">
              <w:rPr>
                <w:rFonts w:ascii="Corbel" w:hAnsi="Corbel"/>
                <w:b/>
                <w:sz w:val="24"/>
                <w:szCs w:val="24"/>
              </w:rPr>
              <w:t>Literatura podstawowa:</w:t>
            </w:r>
          </w:p>
          <w:p w14:paraId="54DE056D" w14:textId="77777777" w:rsidR="00504686" w:rsidRPr="002056CD" w:rsidRDefault="00504686" w:rsidP="009A3770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  <w:p w14:paraId="64830036" w14:textId="77777777" w:rsidR="009A3770" w:rsidRPr="002056CD" w:rsidRDefault="009A3770" w:rsidP="009A3770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2056CD">
              <w:rPr>
                <w:rFonts w:ascii="Corbel" w:eastAsia="Cambria" w:hAnsi="Corbel"/>
                <w:sz w:val="24"/>
                <w:szCs w:val="24"/>
              </w:rPr>
              <w:t xml:space="preserve">- T. Pietrzykowski, Etyczne problemy prawa, Zarys wykładu, Kraków 2005 </w:t>
            </w:r>
          </w:p>
          <w:p w14:paraId="10ABFAC0" w14:textId="77777777" w:rsidR="009A3770" w:rsidRPr="002056CD" w:rsidRDefault="009A3770" w:rsidP="009A3770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2056CD">
              <w:rPr>
                <w:rFonts w:ascii="Corbel" w:eastAsia="Cambria" w:hAnsi="Corbel"/>
                <w:sz w:val="24"/>
                <w:szCs w:val="24"/>
              </w:rPr>
              <w:t>- M. Ossowska, Podstawy nauki o moralności, Wrocław 1994</w:t>
            </w:r>
          </w:p>
          <w:p w14:paraId="30BF5724" w14:textId="77777777" w:rsidR="009A3770" w:rsidRPr="002056CD" w:rsidRDefault="009A3770" w:rsidP="009A3770">
            <w:pPr>
              <w:spacing w:after="0" w:line="240" w:lineRule="auto"/>
              <w:rPr>
                <w:rFonts w:ascii="Corbel" w:hAnsi="Corbel"/>
                <w:color w:val="FF0000"/>
                <w:sz w:val="24"/>
                <w:szCs w:val="24"/>
              </w:rPr>
            </w:pPr>
            <w:r w:rsidRPr="002056CD">
              <w:rPr>
                <w:rFonts w:ascii="Corbel" w:eastAsia="Cambria" w:hAnsi="Corbel"/>
                <w:sz w:val="24"/>
                <w:szCs w:val="24"/>
              </w:rPr>
              <w:t>- T. Ślipko, Zarys etyki ogólnej, Kraków 2004</w:t>
            </w:r>
          </w:p>
          <w:p w14:paraId="377ECD2E" w14:textId="77777777" w:rsidR="009A3770" w:rsidRPr="002056CD" w:rsidRDefault="009A3770" w:rsidP="009A37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9A3770" w:rsidRPr="002056CD" w14:paraId="7DA73142" w14:textId="77777777" w:rsidTr="005A790F">
        <w:tc>
          <w:tcPr>
            <w:tcW w:w="7513" w:type="dxa"/>
          </w:tcPr>
          <w:p w14:paraId="01E2D3FA" w14:textId="77777777" w:rsidR="009A3770" w:rsidRPr="002056CD" w:rsidRDefault="009A3770" w:rsidP="009A3770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2056CD">
              <w:rPr>
                <w:rFonts w:ascii="Corbel" w:hAnsi="Corbel"/>
                <w:b/>
                <w:sz w:val="24"/>
                <w:szCs w:val="24"/>
              </w:rPr>
              <w:t xml:space="preserve">Literatura uzupełniająca: </w:t>
            </w:r>
          </w:p>
          <w:p w14:paraId="75EAD2B7" w14:textId="77777777" w:rsidR="00504686" w:rsidRPr="002056CD" w:rsidRDefault="00504686" w:rsidP="009A3770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  <w:p w14:paraId="4CA2BFD3" w14:textId="77777777" w:rsidR="009A3770" w:rsidRPr="002056CD" w:rsidRDefault="009A3770" w:rsidP="009A3770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2056CD">
              <w:rPr>
                <w:rFonts w:ascii="Corbel" w:eastAsia="Cambria" w:hAnsi="Corbel"/>
                <w:sz w:val="24"/>
                <w:szCs w:val="24"/>
              </w:rPr>
              <w:t>- A. Arno, Wprowadzenie do etyki, Kraków 2008</w:t>
            </w:r>
          </w:p>
          <w:p w14:paraId="1AA5F079" w14:textId="77777777" w:rsidR="009A3770" w:rsidRPr="002056CD" w:rsidRDefault="009A3770" w:rsidP="009A377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2056CD">
              <w:rPr>
                <w:rFonts w:ascii="Corbel" w:eastAsia="Cambria" w:hAnsi="Corbel"/>
                <w:sz w:val="24"/>
                <w:szCs w:val="24"/>
              </w:rPr>
              <w:t>- P. Aszyk, Konflikty moralne a etyka, Kraków 1998,</w:t>
            </w:r>
          </w:p>
          <w:p w14:paraId="6B071E3B" w14:textId="77777777" w:rsidR="009A3770" w:rsidRPr="002056CD" w:rsidRDefault="009A3770" w:rsidP="009A3770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2056CD">
              <w:rPr>
                <w:rFonts w:ascii="Corbel" w:eastAsia="Cambria" w:hAnsi="Corbel"/>
                <w:sz w:val="24"/>
                <w:szCs w:val="24"/>
              </w:rPr>
              <w:t xml:space="preserve">- J. </w:t>
            </w:r>
            <w:proofErr w:type="spellStart"/>
            <w:r w:rsidRPr="002056CD">
              <w:rPr>
                <w:rFonts w:ascii="Corbel" w:eastAsia="Cambria" w:hAnsi="Corbel"/>
                <w:sz w:val="24"/>
                <w:szCs w:val="24"/>
              </w:rPr>
              <w:t>Baggini</w:t>
            </w:r>
            <w:proofErr w:type="spellEnd"/>
            <w:r w:rsidRPr="002056CD">
              <w:rPr>
                <w:rFonts w:ascii="Corbel" w:eastAsia="Cambria" w:hAnsi="Corbel"/>
                <w:sz w:val="24"/>
                <w:szCs w:val="24"/>
              </w:rPr>
              <w:t xml:space="preserve">, P. S. </w:t>
            </w:r>
            <w:proofErr w:type="spellStart"/>
            <w:r w:rsidRPr="002056CD">
              <w:rPr>
                <w:rFonts w:ascii="Corbel" w:eastAsia="Cambria" w:hAnsi="Corbel"/>
                <w:sz w:val="24"/>
                <w:szCs w:val="24"/>
              </w:rPr>
              <w:t>Fosl</w:t>
            </w:r>
            <w:proofErr w:type="spellEnd"/>
            <w:r w:rsidRPr="002056CD">
              <w:rPr>
                <w:rFonts w:ascii="Corbel" w:eastAsia="Cambria" w:hAnsi="Corbel"/>
                <w:sz w:val="24"/>
                <w:szCs w:val="24"/>
              </w:rPr>
              <w:t>, Przybornik etyki, Warszawa 2010</w:t>
            </w:r>
          </w:p>
          <w:p w14:paraId="0B1FBA31" w14:textId="77777777" w:rsidR="009A3770" w:rsidRPr="002056CD" w:rsidRDefault="009A3770" w:rsidP="009A377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2056CD">
              <w:rPr>
                <w:rFonts w:ascii="Corbel" w:eastAsia="Cambria" w:hAnsi="Corbel"/>
                <w:sz w:val="24"/>
                <w:szCs w:val="24"/>
              </w:rPr>
              <w:t>- J. M. Bocheński, Etyka, Komorów 2009</w:t>
            </w:r>
          </w:p>
          <w:p w14:paraId="5B36ADE9" w14:textId="77777777" w:rsidR="009A3770" w:rsidRPr="002056CD" w:rsidRDefault="009A3770" w:rsidP="009A3770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2056CD">
              <w:rPr>
                <w:rFonts w:ascii="Corbel" w:eastAsia="Cambria" w:hAnsi="Corbel"/>
                <w:sz w:val="24"/>
                <w:szCs w:val="24"/>
              </w:rPr>
              <w:t>- I. Bogucka, T. Pietrzykowski, Etyka w administracji publicznej, Warszawa 2010</w:t>
            </w:r>
          </w:p>
          <w:p w14:paraId="5BBAA1C1" w14:textId="77777777" w:rsidR="009A3770" w:rsidRPr="002056CD" w:rsidRDefault="009A3770" w:rsidP="009A3770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2056CD">
              <w:rPr>
                <w:rFonts w:ascii="Corbel" w:eastAsia="Cambria" w:hAnsi="Corbel"/>
                <w:sz w:val="24"/>
                <w:szCs w:val="24"/>
              </w:rPr>
              <w:lastRenderedPageBreak/>
              <w:t>- P. Czarnecki, Dylematy etyczne współczesności, Warszawa 2008</w:t>
            </w:r>
          </w:p>
          <w:p w14:paraId="21DC4859" w14:textId="77777777" w:rsidR="009A3770" w:rsidRPr="002056CD" w:rsidRDefault="009A3770" w:rsidP="009A377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2056CD">
              <w:rPr>
                <w:rFonts w:ascii="Corbel" w:eastAsia="Cambria" w:hAnsi="Corbel"/>
                <w:sz w:val="24"/>
                <w:szCs w:val="24"/>
              </w:rPr>
              <w:t xml:space="preserve">- J. </w:t>
            </w:r>
            <w:proofErr w:type="spellStart"/>
            <w:r w:rsidRPr="002056CD">
              <w:rPr>
                <w:rFonts w:ascii="Corbel" w:eastAsia="Cambria" w:hAnsi="Corbel"/>
                <w:sz w:val="24"/>
                <w:szCs w:val="24"/>
              </w:rPr>
              <w:t>Hołówka</w:t>
            </w:r>
            <w:proofErr w:type="spellEnd"/>
            <w:r w:rsidRPr="002056CD">
              <w:rPr>
                <w:rFonts w:ascii="Corbel" w:eastAsia="Cambria" w:hAnsi="Corbel"/>
                <w:sz w:val="24"/>
                <w:szCs w:val="24"/>
              </w:rPr>
              <w:t>, Etyka w działaniu, Warszawa 2001</w:t>
            </w:r>
          </w:p>
          <w:p w14:paraId="1AD05301" w14:textId="77777777" w:rsidR="009A3770" w:rsidRPr="002056CD" w:rsidRDefault="009A3770" w:rsidP="009A3770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2056CD">
              <w:rPr>
                <w:rFonts w:ascii="Corbel" w:eastAsia="Cambria" w:hAnsi="Corbel"/>
                <w:sz w:val="24"/>
                <w:szCs w:val="24"/>
              </w:rPr>
              <w:t xml:space="preserve">- H. Izdebski, P. </w:t>
            </w:r>
            <w:proofErr w:type="spellStart"/>
            <w:r w:rsidRPr="002056CD">
              <w:rPr>
                <w:rFonts w:ascii="Corbel" w:eastAsia="Cambria" w:hAnsi="Corbel"/>
                <w:sz w:val="24"/>
                <w:szCs w:val="24"/>
              </w:rPr>
              <w:t>Skuczyński</w:t>
            </w:r>
            <w:proofErr w:type="spellEnd"/>
            <w:r w:rsidRPr="002056CD">
              <w:rPr>
                <w:rFonts w:ascii="Corbel" w:eastAsia="Cambria" w:hAnsi="Corbel"/>
                <w:sz w:val="24"/>
                <w:szCs w:val="24"/>
              </w:rPr>
              <w:t>, Etyka prawnicza. Stanowiska i perspektywy, Warszawa 2008</w:t>
            </w:r>
          </w:p>
          <w:p w14:paraId="450D0A94" w14:textId="77777777" w:rsidR="009A3770" w:rsidRPr="002056CD" w:rsidRDefault="009A3770" w:rsidP="009A377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2056CD">
              <w:rPr>
                <w:rFonts w:ascii="Corbel" w:eastAsia="Cambria" w:hAnsi="Corbel"/>
                <w:sz w:val="24"/>
                <w:szCs w:val="24"/>
              </w:rPr>
              <w:t xml:space="preserve">- J. Tischner, Myślenie według wartości, Kraków 2004, </w:t>
            </w:r>
          </w:p>
          <w:p w14:paraId="205BB8F8" w14:textId="77777777" w:rsidR="009A3770" w:rsidRPr="002056CD" w:rsidRDefault="009A3770" w:rsidP="009A3770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2056CD">
              <w:rPr>
                <w:rFonts w:ascii="Corbel" w:eastAsia="Cambria" w:hAnsi="Corbel"/>
                <w:sz w:val="24"/>
                <w:szCs w:val="24"/>
              </w:rPr>
              <w:t xml:space="preserve">- R. </w:t>
            </w:r>
            <w:proofErr w:type="spellStart"/>
            <w:r w:rsidRPr="002056CD">
              <w:rPr>
                <w:rFonts w:ascii="Corbel" w:eastAsia="Cambria" w:hAnsi="Corbel"/>
                <w:sz w:val="24"/>
                <w:szCs w:val="24"/>
              </w:rPr>
              <w:t>Sarkowicz</w:t>
            </w:r>
            <w:proofErr w:type="spellEnd"/>
            <w:r w:rsidRPr="002056CD">
              <w:rPr>
                <w:rFonts w:ascii="Corbel" w:eastAsia="Cambria" w:hAnsi="Corbel"/>
                <w:sz w:val="24"/>
                <w:szCs w:val="24"/>
              </w:rPr>
              <w:t>, Amerykańska etyka prawnicza, Kraków 2004</w:t>
            </w:r>
          </w:p>
          <w:p w14:paraId="79D3B677" w14:textId="77777777" w:rsidR="009A3770" w:rsidRPr="002056CD" w:rsidRDefault="009A3770" w:rsidP="009A3770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2056CD">
              <w:rPr>
                <w:rFonts w:ascii="Corbel" w:eastAsia="Cambria" w:hAnsi="Corbel"/>
                <w:sz w:val="24"/>
                <w:szCs w:val="24"/>
              </w:rPr>
              <w:t>- P. Singer (red.), Przewodnik po etyce, Warszawa 2009</w:t>
            </w:r>
          </w:p>
          <w:p w14:paraId="4A0BF229" w14:textId="77777777" w:rsidR="009A3770" w:rsidRPr="002056CD" w:rsidRDefault="009A3770" w:rsidP="009A3770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2056CD">
              <w:rPr>
                <w:rFonts w:ascii="Corbel" w:eastAsia="Cambria" w:hAnsi="Corbel"/>
                <w:sz w:val="24"/>
                <w:szCs w:val="24"/>
              </w:rPr>
              <w:t>- P. Steczkowski (red.), Etyka. Deontologia. Prawo, Rzeszów 2008</w:t>
            </w:r>
          </w:p>
          <w:p w14:paraId="4755DD58" w14:textId="77777777" w:rsidR="009A3770" w:rsidRPr="002056CD" w:rsidRDefault="009A3770" w:rsidP="009A3770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2056CD">
              <w:rPr>
                <w:rFonts w:ascii="Corbel" w:eastAsia="Cambria" w:hAnsi="Corbel"/>
                <w:sz w:val="24"/>
                <w:szCs w:val="24"/>
              </w:rPr>
              <w:t>- T. Styczeń, J. Marecki, ABC etyki, Lublin 2007</w:t>
            </w:r>
          </w:p>
          <w:p w14:paraId="441959A0" w14:textId="77777777" w:rsidR="009A3770" w:rsidRPr="002056CD" w:rsidRDefault="009A3770" w:rsidP="009A3770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2056CD">
              <w:rPr>
                <w:rFonts w:ascii="Corbel" w:eastAsia="Cambria" w:hAnsi="Corbel"/>
                <w:sz w:val="24"/>
                <w:szCs w:val="24"/>
              </w:rPr>
              <w:t>- T. Ślipko, Spacerem po etyce, Kraków 2010</w:t>
            </w:r>
          </w:p>
          <w:p w14:paraId="1B90351B" w14:textId="77777777" w:rsidR="009A3770" w:rsidRPr="002056CD" w:rsidRDefault="009A3770" w:rsidP="009A3770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2056CD">
              <w:rPr>
                <w:rFonts w:ascii="Corbel" w:eastAsia="Cambria" w:hAnsi="Corbel"/>
                <w:sz w:val="24"/>
                <w:szCs w:val="24"/>
              </w:rPr>
              <w:t>- T. Ślipko, Historia etyki, Kraków 2009</w:t>
            </w:r>
          </w:p>
          <w:p w14:paraId="06520875" w14:textId="77777777" w:rsidR="009A3770" w:rsidRPr="002056CD" w:rsidRDefault="009A3770" w:rsidP="009A3770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2056CD">
              <w:rPr>
                <w:rFonts w:ascii="Corbel" w:eastAsia="Cambria" w:hAnsi="Corbel"/>
                <w:sz w:val="24"/>
                <w:szCs w:val="24"/>
              </w:rPr>
              <w:t>- T. Ślipko, Zarys etyki szczegółowej, t.1 i t. 2, Kraków 2005</w:t>
            </w:r>
          </w:p>
          <w:p w14:paraId="141B1419" w14:textId="77777777" w:rsidR="009A3770" w:rsidRPr="002056CD" w:rsidRDefault="009A3770" w:rsidP="009A377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2056CD">
              <w:rPr>
                <w:rFonts w:ascii="Corbel" w:eastAsia="Cambria" w:hAnsi="Corbel"/>
                <w:sz w:val="24"/>
                <w:szCs w:val="24"/>
              </w:rPr>
              <w:t>- R. Tokarczyk, Etyka prawnicza, Warszawa 2009</w:t>
            </w:r>
          </w:p>
          <w:p w14:paraId="6DDEC145" w14:textId="77777777" w:rsidR="009A3770" w:rsidRPr="002056CD" w:rsidRDefault="009A3770" w:rsidP="009A377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2056CD">
              <w:rPr>
                <w:rFonts w:ascii="Corbel" w:eastAsia="Cambria" w:hAnsi="Corbel"/>
                <w:sz w:val="24"/>
                <w:szCs w:val="24"/>
              </w:rPr>
              <w:t xml:space="preserve">- P. Vardy, P. </w:t>
            </w:r>
            <w:proofErr w:type="spellStart"/>
            <w:r w:rsidRPr="002056CD">
              <w:rPr>
                <w:rFonts w:ascii="Corbel" w:eastAsia="Cambria" w:hAnsi="Corbel"/>
                <w:sz w:val="24"/>
                <w:szCs w:val="24"/>
              </w:rPr>
              <w:t>Grosch</w:t>
            </w:r>
            <w:proofErr w:type="spellEnd"/>
            <w:r w:rsidRPr="002056CD">
              <w:rPr>
                <w:rFonts w:ascii="Corbel" w:eastAsia="Cambria" w:hAnsi="Corbel"/>
                <w:sz w:val="24"/>
                <w:szCs w:val="24"/>
              </w:rPr>
              <w:t>, Etyka: poglądy i problemy, Poznań 2010</w:t>
            </w:r>
          </w:p>
          <w:p w14:paraId="15A96B21" w14:textId="77777777" w:rsidR="009A3770" w:rsidRPr="002056CD" w:rsidRDefault="009A3770" w:rsidP="009A3770">
            <w:pPr>
              <w:spacing w:after="0" w:line="240" w:lineRule="auto"/>
              <w:rPr>
                <w:rFonts w:ascii="Corbel" w:hAnsi="Corbel"/>
                <w:i/>
                <w:color w:val="FF0000"/>
                <w:sz w:val="24"/>
                <w:szCs w:val="24"/>
              </w:rPr>
            </w:pPr>
            <w:r w:rsidRPr="002056CD">
              <w:rPr>
                <w:rFonts w:ascii="Corbel" w:eastAsia="Cambria" w:hAnsi="Corbel"/>
                <w:sz w:val="24"/>
                <w:szCs w:val="24"/>
              </w:rPr>
              <w:t>- Ł. Zaorski-Sikora, Etyka, Łódź 2007,</w:t>
            </w:r>
          </w:p>
          <w:p w14:paraId="1F7F9C98" w14:textId="77777777" w:rsidR="009A3770" w:rsidRPr="002056CD" w:rsidRDefault="009A3770" w:rsidP="009A37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2199A1B" w14:textId="77777777" w:rsidR="0085747A" w:rsidRPr="002056C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6D1989" w14:textId="77777777" w:rsidR="0085747A" w:rsidRPr="002056CD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2056C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2056CD" w:rsidSect="002056CD"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B5659" w14:textId="77777777" w:rsidR="00BF789D" w:rsidRDefault="00BF789D" w:rsidP="00C16ABF">
      <w:pPr>
        <w:spacing w:after="0" w:line="240" w:lineRule="auto"/>
      </w:pPr>
      <w:r>
        <w:separator/>
      </w:r>
    </w:p>
  </w:endnote>
  <w:endnote w:type="continuationSeparator" w:id="0">
    <w:p w14:paraId="36159BAA" w14:textId="77777777" w:rsidR="00BF789D" w:rsidRDefault="00BF789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E955B" w14:textId="77777777" w:rsidR="00BF789D" w:rsidRDefault="00BF789D" w:rsidP="00C16ABF">
      <w:pPr>
        <w:spacing w:after="0" w:line="240" w:lineRule="auto"/>
      </w:pPr>
      <w:r>
        <w:separator/>
      </w:r>
    </w:p>
  </w:footnote>
  <w:footnote w:type="continuationSeparator" w:id="0">
    <w:p w14:paraId="26F1067A" w14:textId="77777777" w:rsidR="00BF789D" w:rsidRDefault="00BF789D" w:rsidP="00C16ABF">
      <w:pPr>
        <w:spacing w:after="0" w:line="240" w:lineRule="auto"/>
      </w:pPr>
      <w:r>
        <w:continuationSeparator/>
      </w:r>
    </w:p>
  </w:footnote>
  <w:footnote w:id="1">
    <w:p w14:paraId="5D8E583E" w14:textId="77777777" w:rsidR="00C26F26" w:rsidRDefault="00C26F26" w:rsidP="00C26F2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57EF0"/>
    <w:multiLevelType w:val="hybridMultilevel"/>
    <w:tmpl w:val="FD1A6C9E"/>
    <w:lvl w:ilvl="0" w:tplc="7B5E5422">
      <w:start w:val="1"/>
      <w:numFmt w:val="decimalZero"/>
      <w:lvlText w:val="EK_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944F4"/>
    <w:multiLevelType w:val="hybridMultilevel"/>
    <w:tmpl w:val="67907B88"/>
    <w:lvl w:ilvl="0" w:tplc="04150015">
      <w:start w:val="1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C113D0"/>
    <w:multiLevelType w:val="multilevel"/>
    <w:tmpl w:val="F1E698B6"/>
    <w:lvl w:ilvl="0">
      <w:start w:val="3"/>
      <w:numFmt w:val="decimal"/>
      <w:lvlText w:val="%1."/>
      <w:lvlJc w:val="left"/>
      <w:pPr>
        <w:ind w:left="790" w:hanging="43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4" w15:restartNumberingAfterBreak="0">
    <w:nsid w:val="33435EDF"/>
    <w:multiLevelType w:val="multilevel"/>
    <w:tmpl w:val="BAAAAA16"/>
    <w:lvl w:ilvl="0">
      <w:start w:val="3"/>
      <w:numFmt w:val="decimal"/>
      <w:lvlText w:val="%1"/>
      <w:lvlJc w:val="left"/>
      <w:pPr>
        <w:ind w:left="430" w:hanging="4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14" w:hanging="4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5" w15:restartNumberingAfterBreak="0">
    <w:nsid w:val="352452A1"/>
    <w:multiLevelType w:val="hybridMultilevel"/>
    <w:tmpl w:val="3B8A91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5559F"/>
    <w:multiLevelType w:val="hybridMultilevel"/>
    <w:tmpl w:val="18524F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C8130B"/>
    <w:multiLevelType w:val="multilevel"/>
    <w:tmpl w:val="6B9EE5C8"/>
    <w:lvl w:ilvl="0">
      <w:start w:val="3"/>
      <w:numFmt w:val="decimal"/>
      <w:lvlText w:val="%1."/>
      <w:lvlJc w:val="left"/>
      <w:pPr>
        <w:ind w:left="430" w:hanging="43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714" w:hanging="4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  <w:b/>
      </w:rPr>
    </w:lvl>
  </w:abstractNum>
  <w:num w:numId="1" w16cid:durableId="2104566348">
    <w:abstractNumId w:val="2"/>
  </w:num>
  <w:num w:numId="2" w16cid:durableId="621035898">
    <w:abstractNumId w:val="6"/>
  </w:num>
  <w:num w:numId="3" w16cid:durableId="6375892">
    <w:abstractNumId w:val="1"/>
  </w:num>
  <w:num w:numId="4" w16cid:durableId="97256761">
    <w:abstractNumId w:val="5"/>
  </w:num>
  <w:num w:numId="5" w16cid:durableId="360404553">
    <w:abstractNumId w:val="7"/>
  </w:num>
  <w:num w:numId="6" w16cid:durableId="1170146284">
    <w:abstractNumId w:val="4"/>
  </w:num>
  <w:num w:numId="7" w16cid:durableId="719943827">
    <w:abstractNumId w:val="3"/>
  </w:num>
  <w:num w:numId="8" w16cid:durableId="75085411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2EDB"/>
    <w:rsid w:val="000048FD"/>
    <w:rsid w:val="000077B4"/>
    <w:rsid w:val="0001543C"/>
    <w:rsid w:val="00015B8F"/>
    <w:rsid w:val="00022ECE"/>
    <w:rsid w:val="00023E9E"/>
    <w:rsid w:val="00042A51"/>
    <w:rsid w:val="00042D2E"/>
    <w:rsid w:val="00044C82"/>
    <w:rsid w:val="00067471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023C2"/>
    <w:rsid w:val="0011426C"/>
    <w:rsid w:val="00124BFF"/>
    <w:rsid w:val="0012560E"/>
    <w:rsid w:val="00127108"/>
    <w:rsid w:val="00134B13"/>
    <w:rsid w:val="00146BC0"/>
    <w:rsid w:val="00153C41"/>
    <w:rsid w:val="00154381"/>
    <w:rsid w:val="00154950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056CD"/>
    <w:rsid w:val="002136D4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6B3E"/>
    <w:rsid w:val="002D73D4"/>
    <w:rsid w:val="002E7BA4"/>
    <w:rsid w:val="002F02A3"/>
    <w:rsid w:val="002F4ABE"/>
    <w:rsid w:val="003018BA"/>
    <w:rsid w:val="0030395F"/>
    <w:rsid w:val="00305C92"/>
    <w:rsid w:val="003151C5"/>
    <w:rsid w:val="00323C4B"/>
    <w:rsid w:val="003343CF"/>
    <w:rsid w:val="0033463F"/>
    <w:rsid w:val="00346FE9"/>
    <w:rsid w:val="0034759A"/>
    <w:rsid w:val="003503F6"/>
    <w:rsid w:val="003530DD"/>
    <w:rsid w:val="00363F78"/>
    <w:rsid w:val="00377CD9"/>
    <w:rsid w:val="00394B6D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0F9C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477C"/>
    <w:rsid w:val="004F55A3"/>
    <w:rsid w:val="00504686"/>
    <w:rsid w:val="0050496F"/>
    <w:rsid w:val="005053D8"/>
    <w:rsid w:val="00510C4C"/>
    <w:rsid w:val="00513B6F"/>
    <w:rsid w:val="00517C63"/>
    <w:rsid w:val="00530774"/>
    <w:rsid w:val="005363C4"/>
    <w:rsid w:val="00536BDE"/>
    <w:rsid w:val="00543ACC"/>
    <w:rsid w:val="005457AA"/>
    <w:rsid w:val="005463FF"/>
    <w:rsid w:val="0056696D"/>
    <w:rsid w:val="0059484D"/>
    <w:rsid w:val="005A0855"/>
    <w:rsid w:val="005A3196"/>
    <w:rsid w:val="005C080F"/>
    <w:rsid w:val="005C36AE"/>
    <w:rsid w:val="005C55E5"/>
    <w:rsid w:val="005C696A"/>
    <w:rsid w:val="005E350D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24D1"/>
    <w:rsid w:val="00696477"/>
    <w:rsid w:val="006A4477"/>
    <w:rsid w:val="006B53E2"/>
    <w:rsid w:val="006C5255"/>
    <w:rsid w:val="006D050F"/>
    <w:rsid w:val="006D2ADA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4D97"/>
    <w:rsid w:val="00766FD4"/>
    <w:rsid w:val="0078168C"/>
    <w:rsid w:val="00787C2A"/>
    <w:rsid w:val="00790E27"/>
    <w:rsid w:val="007A2F73"/>
    <w:rsid w:val="007A4022"/>
    <w:rsid w:val="007A6E6E"/>
    <w:rsid w:val="007C1E8F"/>
    <w:rsid w:val="007C3299"/>
    <w:rsid w:val="007C3BCC"/>
    <w:rsid w:val="007C4546"/>
    <w:rsid w:val="007D6E56"/>
    <w:rsid w:val="007E3B1D"/>
    <w:rsid w:val="007F3E75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8F6F93"/>
    <w:rsid w:val="00916188"/>
    <w:rsid w:val="00923D7D"/>
    <w:rsid w:val="009508DF"/>
    <w:rsid w:val="00950DAC"/>
    <w:rsid w:val="00954A07"/>
    <w:rsid w:val="00957016"/>
    <w:rsid w:val="00962373"/>
    <w:rsid w:val="00997F14"/>
    <w:rsid w:val="009A2F83"/>
    <w:rsid w:val="009A3640"/>
    <w:rsid w:val="009A3770"/>
    <w:rsid w:val="009A78D9"/>
    <w:rsid w:val="009C3E31"/>
    <w:rsid w:val="009C54AE"/>
    <w:rsid w:val="009C788E"/>
    <w:rsid w:val="009E3B41"/>
    <w:rsid w:val="009F3C5C"/>
    <w:rsid w:val="009F4610"/>
    <w:rsid w:val="00A00ECC"/>
    <w:rsid w:val="00A155EE"/>
    <w:rsid w:val="00A179C9"/>
    <w:rsid w:val="00A2245B"/>
    <w:rsid w:val="00A26DCE"/>
    <w:rsid w:val="00A30110"/>
    <w:rsid w:val="00A36899"/>
    <w:rsid w:val="00A371F6"/>
    <w:rsid w:val="00A43BF6"/>
    <w:rsid w:val="00A53FA5"/>
    <w:rsid w:val="00A54817"/>
    <w:rsid w:val="00A601C8"/>
    <w:rsid w:val="00A60799"/>
    <w:rsid w:val="00A76C18"/>
    <w:rsid w:val="00A84C85"/>
    <w:rsid w:val="00A9106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3C30"/>
    <w:rsid w:val="00B23780"/>
    <w:rsid w:val="00B3130B"/>
    <w:rsid w:val="00B40ADB"/>
    <w:rsid w:val="00B43B77"/>
    <w:rsid w:val="00B43E80"/>
    <w:rsid w:val="00B6020C"/>
    <w:rsid w:val="00B607DB"/>
    <w:rsid w:val="00B62514"/>
    <w:rsid w:val="00B66529"/>
    <w:rsid w:val="00B67FDD"/>
    <w:rsid w:val="00B72CE7"/>
    <w:rsid w:val="00B75946"/>
    <w:rsid w:val="00B8056E"/>
    <w:rsid w:val="00B819C8"/>
    <w:rsid w:val="00B82308"/>
    <w:rsid w:val="00B90885"/>
    <w:rsid w:val="00BA4567"/>
    <w:rsid w:val="00BB520A"/>
    <w:rsid w:val="00BD3869"/>
    <w:rsid w:val="00BD66E9"/>
    <w:rsid w:val="00BD6FF4"/>
    <w:rsid w:val="00BE5077"/>
    <w:rsid w:val="00BF19ED"/>
    <w:rsid w:val="00BF2C41"/>
    <w:rsid w:val="00BF5865"/>
    <w:rsid w:val="00BF68DA"/>
    <w:rsid w:val="00BF789D"/>
    <w:rsid w:val="00C058B4"/>
    <w:rsid w:val="00C05F44"/>
    <w:rsid w:val="00C131B5"/>
    <w:rsid w:val="00C16ABF"/>
    <w:rsid w:val="00C170AE"/>
    <w:rsid w:val="00C26CB7"/>
    <w:rsid w:val="00C26F26"/>
    <w:rsid w:val="00C324C1"/>
    <w:rsid w:val="00C36992"/>
    <w:rsid w:val="00C56036"/>
    <w:rsid w:val="00C61DC5"/>
    <w:rsid w:val="00C67E92"/>
    <w:rsid w:val="00C7088C"/>
    <w:rsid w:val="00C70A26"/>
    <w:rsid w:val="00C766DF"/>
    <w:rsid w:val="00C94B98"/>
    <w:rsid w:val="00CA2B96"/>
    <w:rsid w:val="00CA2E80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3B4E"/>
    <w:rsid w:val="00D93F8B"/>
    <w:rsid w:val="00DA2114"/>
    <w:rsid w:val="00DA3171"/>
    <w:rsid w:val="00DB23D0"/>
    <w:rsid w:val="00DE09C0"/>
    <w:rsid w:val="00DE4A14"/>
    <w:rsid w:val="00DF320D"/>
    <w:rsid w:val="00DF71C8"/>
    <w:rsid w:val="00E1256B"/>
    <w:rsid w:val="00E129B8"/>
    <w:rsid w:val="00E21E7D"/>
    <w:rsid w:val="00E22FBC"/>
    <w:rsid w:val="00E24BF5"/>
    <w:rsid w:val="00E25338"/>
    <w:rsid w:val="00E40409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78E0"/>
    <w:rsid w:val="00EE32DE"/>
    <w:rsid w:val="00EE5457"/>
    <w:rsid w:val="00EF1758"/>
    <w:rsid w:val="00F070AB"/>
    <w:rsid w:val="00F17567"/>
    <w:rsid w:val="00F17B8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E19E3"/>
  <w15:docId w15:val="{FB2D90BA-8CA5-4D22-982D-BCDC0F8E9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46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468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04686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46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4686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02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93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57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748D5-ECA4-4BB7-8492-9FE99CCDF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1</Pages>
  <Words>1119</Words>
  <Characters>6716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4</cp:revision>
  <cp:lastPrinted>2025-12-10T10:34:00Z</cp:lastPrinted>
  <dcterms:created xsi:type="dcterms:W3CDTF">2025-12-08T09:00:00Z</dcterms:created>
  <dcterms:modified xsi:type="dcterms:W3CDTF">2025-12-10T10:34:00Z</dcterms:modified>
</cp:coreProperties>
</file>